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E59AD2A0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B7B2CA12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91F4D47A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EB4A1ED2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A79EF5B2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F823A1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1EC5AC8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71C2BB7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8E0EC7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F8A9D4A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2941E0"/>
    <w:multiLevelType w:val="multilevel"/>
    <w:tmpl w:val="70BEBA6C"/>
    <w:lvl w:ilvl="0">
      <w:start w:val="1"/>
      <w:numFmt w:val="decimal"/>
      <w:pStyle w:val="NumbersAuto1Double"/>
      <w:lvlText w:val="%1."/>
      <w:lvlJc w:val="left"/>
      <w:pPr>
        <w:ind w:left="360" w:hanging="360"/>
      </w:pPr>
      <w:rPr>
        <w:rFonts w:ascii="Century Gothic" w:hAnsi="Century Gothic" w:hint="default"/>
        <w:sz w:val="22"/>
      </w:rPr>
    </w:lvl>
    <w:lvl w:ilvl="1">
      <w:start w:val="1"/>
      <w:numFmt w:val="lowerLetter"/>
      <w:pStyle w:val="NumbersAuto2Double"/>
      <w:lvlText w:val="%2."/>
      <w:lvlJc w:val="left"/>
      <w:pPr>
        <w:tabs>
          <w:tab w:val="num" w:pos="936"/>
        </w:tabs>
        <w:ind w:left="720" w:hanging="360"/>
      </w:pPr>
      <w:rPr>
        <w:rFonts w:hint="default"/>
        <w:sz w:val="22"/>
      </w:rPr>
    </w:lvl>
    <w:lvl w:ilvl="2">
      <w:start w:val="1"/>
      <w:numFmt w:val="lowerRoman"/>
      <w:pStyle w:val="NumbersAuto3Double"/>
      <w:lvlText w:val="%3."/>
      <w:lvlJc w:val="right"/>
      <w:pPr>
        <w:ind w:left="1080" w:hanging="216"/>
      </w:pPr>
      <w:rPr>
        <w:rFonts w:ascii="Arial" w:hAnsi="Arial" w:hint="default"/>
        <w:sz w:val="22"/>
      </w:rPr>
    </w:lvl>
    <w:lvl w:ilvl="3">
      <w:start w:val="1"/>
      <w:numFmt w:val="decimal"/>
      <w:lvlText w:val="%4."/>
      <w:lvlJc w:val="left"/>
      <w:pPr>
        <w:ind w:left="1512" w:hanging="432"/>
      </w:pPr>
      <w:rPr>
        <w:rFonts w:ascii="Arial" w:hAnsi="Arial" w:hint="default"/>
        <w:sz w:val="22"/>
      </w:rPr>
    </w:lvl>
    <w:lvl w:ilvl="4">
      <w:start w:val="1"/>
      <w:numFmt w:val="lowerLetter"/>
      <w:lvlText w:val="%5."/>
      <w:lvlJc w:val="left"/>
      <w:pPr>
        <w:ind w:left="1872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1" w15:restartNumberingAfterBreak="0">
    <w:nsid w:val="003235BA"/>
    <w:multiLevelType w:val="hybridMultilevel"/>
    <w:tmpl w:val="CA06D962"/>
    <w:lvl w:ilvl="0" w:tplc="616A8652">
      <w:start w:val="1"/>
      <w:numFmt w:val="bullet"/>
      <w:lvlText w:val="√"/>
      <w:lvlJc w:val="left"/>
      <w:pPr>
        <w:tabs>
          <w:tab w:val="num" w:pos="0"/>
        </w:tabs>
        <w:ind w:left="0" w:firstLine="0"/>
      </w:pPr>
      <w:rPr>
        <w:rFonts w:ascii="Century Gothic" w:hAnsi="Century Gothic" w:hint="default"/>
        <w:color w:val="2B3A44"/>
        <w:sz w:val="22"/>
        <w:szCs w:val="18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53625FB"/>
    <w:multiLevelType w:val="hybridMultilevel"/>
    <w:tmpl w:val="F9968804"/>
    <w:lvl w:ilvl="0" w:tplc="952AF036">
      <w:start w:val="1"/>
      <w:numFmt w:val="bullet"/>
      <w:pStyle w:val="Index5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 w:val="0"/>
        <w:i w:val="0"/>
        <w:color w:val="FFFFFF"/>
        <w:sz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7627828"/>
    <w:multiLevelType w:val="hybridMultilevel"/>
    <w:tmpl w:val="B86A504A"/>
    <w:lvl w:ilvl="0" w:tplc="7A6C08BA">
      <w:start w:val="1"/>
      <w:numFmt w:val="bullet"/>
      <w:pStyle w:val="Bullet3Double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b w:val="0"/>
        <w:i w:val="0"/>
        <w:color w:val="auto"/>
        <w:sz w:val="22"/>
        <w:szCs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7C364F4"/>
    <w:multiLevelType w:val="hybridMultilevel"/>
    <w:tmpl w:val="A2C03380"/>
    <w:lvl w:ilvl="0" w:tplc="1D024506">
      <w:start w:val="1"/>
      <w:numFmt w:val="bullet"/>
      <w:pStyle w:val="Bullet3Single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b w:val="0"/>
        <w:i w:val="0"/>
        <w:color w:val="2B3A44"/>
        <w:sz w:val="22"/>
        <w:szCs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0EC67D5"/>
    <w:multiLevelType w:val="hybridMultilevel"/>
    <w:tmpl w:val="D7929720"/>
    <w:lvl w:ilvl="0" w:tplc="0AC0C342">
      <w:start w:val="1"/>
      <w:numFmt w:val="bullet"/>
      <w:pStyle w:val="NumbersAuto5Single"/>
      <w:lvlText w:val="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6" w15:restartNumberingAfterBreak="0">
    <w:nsid w:val="1AED34C1"/>
    <w:multiLevelType w:val="hybridMultilevel"/>
    <w:tmpl w:val="CA06F7E2"/>
    <w:lvl w:ilvl="0" w:tplc="3B7EB1D0">
      <w:start w:val="1"/>
      <w:numFmt w:val="none"/>
      <w:pStyle w:val="Bullet3SubtextDouble"/>
      <w:lvlText w:val="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1E9D30C2"/>
    <w:multiLevelType w:val="multilevel"/>
    <w:tmpl w:val="08090023"/>
    <w:styleLink w:val="ArticleSection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8" w15:restartNumberingAfterBreak="0">
    <w:nsid w:val="207438CB"/>
    <w:multiLevelType w:val="multilevel"/>
    <w:tmpl w:val="B5A29170"/>
    <w:lvl w:ilvl="0">
      <w:start w:val="1"/>
      <w:numFmt w:val="decimal"/>
      <w:pStyle w:val="ReqNo"/>
      <w:lvlText w:val="UA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9" w15:restartNumberingAfterBreak="0">
    <w:nsid w:val="23CE4319"/>
    <w:multiLevelType w:val="multilevel"/>
    <w:tmpl w:val="FC700078"/>
    <w:lvl w:ilvl="0">
      <w:start w:val="1"/>
      <w:numFmt w:val="decimal"/>
      <w:pStyle w:val="Heading1"/>
      <w:lvlText w:val="%1"/>
      <w:lvlJc w:val="left"/>
      <w:pPr>
        <w:ind w:left="3060" w:hanging="360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1224" w:hanging="1224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1728" w:hanging="1728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2232" w:hanging="2232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2736" w:hanging="2736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3240" w:hanging="3240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3744" w:hanging="3744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4320" w:hanging="4320"/>
      </w:pPr>
      <w:rPr>
        <w:rFonts w:hint="default"/>
      </w:rPr>
    </w:lvl>
  </w:abstractNum>
  <w:abstractNum w:abstractNumId="20" w15:restartNumberingAfterBreak="0">
    <w:nsid w:val="23FC30CD"/>
    <w:multiLevelType w:val="multilevel"/>
    <w:tmpl w:val="1F9E6E3A"/>
    <w:styleLink w:val="NumbersAutoDoubl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224"/>
        </w:tabs>
        <w:ind w:left="864" w:hanging="50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1224"/>
        </w:tabs>
        <w:ind w:left="864" w:firstLine="144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584"/>
        </w:tabs>
        <w:ind w:left="1584" w:hanging="216"/>
      </w:pPr>
      <w:rPr>
        <w:rFonts w:ascii="Symbol" w:hAnsi="Symbol" w:hint="default"/>
      </w:rPr>
    </w:lvl>
    <w:lvl w:ilvl="4">
      <w:start w:val="1"/>
      <w:numFmt w:val="bullet"/>
      <w:lvlText w:val=""/>
      <w:lvlJc w:val="left"/>
      <w:pPr>
        <w:tabs>
          <w:tab w:val="num" w:pos="1944"/>
        </w:tabs>
        <w:ind w:left="1944" w:hanging="360"/>
      </w:pPr>
      <w:rPr>
        <w:rFonts w:ascii="Symbol" w:hAnsi="Symbol"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1" w15:restartNumberingAfterBreak="0">
    <w:nsid w:val="26C45A36"/>
    <w:multiLevelType w:val="hybridMultilevel"/>
    <w:tmpl w:val="A9F22F02"/>
    <w:lvl w:ilvl="0" w:tplc="C9487782">
      <w:start w:val="1"/>
      <w:numFmt w:val="bullet"/>
      <w:pStyle w:val="TableText10Bullet2Double"/>
      <w:lvlText w:val="–"/>
      <w:lvlJc w:val="left"/>
      <w:pPr>
        <w:tabs>
          <w:tab w:val="num" w:pos="216"/>
        </w:tabs>
        <w:ind w:left="216" w:firstLine="0"/>
      </w:pPr>
      <w:rPr>
        <w:rFonts w:ascii="Arial" w:hAnsi="Arial" w:hint="default"/>
        <w:color w:val="auto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8F6184E"/>
    <w:multiLevelType w:val="hybridMultilevel"/>
    <w:tmpl w:val="98A6C152"/>
    <w:lvl w:ilvl="0" w:tplc="D8E42D2A">
      <w:numFmt w:val="none"/>
      <w:pStyle w:val="Bullet2SubtextDouble"/>
      <w:lvlText w:val="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2C9F1755"/>
    <w:multiLevelType w:val="hybridMultilevel"/>
    <w:tmpl w:val="7CA43084"/>
    <w:lvl w:ilvl="0" w:tplc="44D04A22">
      <w:start w:val="1"/>
      <w:numFmt w:val="decimal"/>
      <w:pStyle w:val="NumbersAutoBold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2DCB0850"/>
    <w:multiLevelType w:val="hybridMultilevel"/>
    <w:tmpl w:val="085E83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E687D5C"/>
    <w:multiLevelType w:val="hybridMultilevel"/>
    <w:tmpl w:val="1468260E"/>
    <w:lvl w:ilvl="0" w:tplc="FFFFFFFF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2B3A44"/>
        <w:sz w:val="22"/>
        <w:szCs w:val="18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F8668AF"/>
    <w:multiLevelType w:val="hybridMultilevel"/>
    <w:tmpl w:val="B69C2352"/>
    <w:lvl w:ilvl="0" w:tplc="5BDEB5A6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2B3A44"/>
        <w:sz w:val="22"/>
        <w:szCs w:val="1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0FE4CD1"/>
    <w:multiLevelType w:val="multilevel"/>
    <w:tmpl w:val="F85221A0"/>
    <w:styleLink w:val="Bullet1"/>
    <w:lvl w:ilvl="0">
      <w:start w:val="1"/>
      <w:numFmt w:val="bullet"/>
      <w:lvlText w:val=""/>
      <w:lvlJc w:val="left"/>
      <w:pPr>
        <w:tabs>
          <w:tab w:val="num" w:pos="216"/>
        </w:tabs>
        <w:ind w:left="216" w:hanging="216"/>
      </w:pPr>
      <w:rPr>
        <w:rFonts w:ascii="Symbol" w:hAnsi="Symbol"/>
        <w:sz w:val="20"/>
      </w:rPr>
    </w:lvl>
    <w:lvl w:ilvl="1">
      <w:start w:val="1"/>
      <w:numFmt w:val="bullet"/>
      <w:lvlText w:val=""/>
      <w:lvlJc w:val="left"/>
      <w:pPr>
        <w:tabs>
          <w:tab w:val="num" w:pos="432"/>
        </w:tabs>
        <w:ind w:left="216" w:firstLine="0"/>
      </w:pPr>
      <w:rPr>
        <w:rFonts w:ascii="Symbol" w:hAnsi="Symbol" w:hint="default"/>
        <w:color w:val="3859AC"/>
        <w:sz w:val="20"/>
      </w:rPr>
    </w:lvl>
    <w:lvl w:ilvl="2">
      <w:start w:val="1"/>
      <w:numFmt w:val="bullet"/>
      <w:lvlText w:val=""/>
      <w:lvlJc w:val="left"/>
      <w:pPr>
        <w:tabs>
          <w:tab w:val="num" w:pos="648"/>
        </w:tabs>
        <w:ind w:left="432" w:hanging="216"/>
      </w:pPr>
      <w:rPr>
        <w:rFonts w:ascii="Symbol" w:hAnsi="Symbol" w:hint="default"/>
        <w:sz w:val="20"/>
      </w:rPr>
    </w:lvl>
    <w:lvl w:ilvl="3">
      <w:start w:val="1"/>
      <w:numFmt w:val="bullet"/>
      <w:lvlText w:val=""/>
      <w:lvlJc w:val="left"/>
      <w:pPr>
        <w:tabs>
          <w:tab w:val="num" w:pos="864"/>
        </w:tabs>
        <w:ind w:left="648" w:hanging="432"/>
      </w:pPr>
      <w:rPr>
        <w:rFonts w:ascii="Symbol" w:hAnsi="Symbol" w:hint="default"/>
        <w:color w:val="3859AC"/>
        <w:sz w:val="20"/>
      </w:rPr>
    </w:lvl>
    <w:lvl w:ilvl="4">
      <w:start w:val="1"/>
      <w:numFmt w:val="bullet"/>
      <w:lvlText w:val=""/>
      <w:lvlJc w:val="left"/>
      <w:pPr>
        <w:tabs>
          <w:tab w:val="num" w:pos="1080"/>
        </w:tabs>
        <w:ind w:left="864" w:hanging="648"/>
      </w:pPr>
      <w:rPr>
        <w:rFonts w:ascii="Symbol" w:hAnsi="Symbol" w:hint="default"/>
        <w:sz w:val="20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8" w15:restartNumberingAfterBreak="0">
    <w:nsid w:val="328258C6"/>
    <w:multiLevelType w:val="hybridMultilevel"/>
    <w:tmpl w:val="E9B6845A"/>
    <w:lvl w:ilvl="0" w:tplc="047A3D54">
      <w:start w:val="1"/>
      <w:numFmt w:val="bullet"/>
      <w:pStyle w:val="Bullet3Double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b w:val="0"/>
        <w:i w:val="0"/>
        <w:color w:val="2B3A44"/>
        <w:sz w:val="22"/>
        <w:szCs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6854438"/>
    <w:multiLevelType w:val="hybridMultilevel"/>
    <w:tmpl w:val="49746A8E"/>
    <w:lvl w:ilvl="0" w:tplc="5866C722">
      <w:numFmt w:val="none"/>
      <w:pStyle w:val="Bullet2SubtextSingle"/>
      <w:lvlText w:val="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36E11545"/>
    <w:multiLevelType w:val="multilevel"/>
    <w:tmpl w:val="5C9ADAE8"/>
    <w:styleLink w:val="NumberAutoSingl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864"/>
        </w:tabs>
        <w:ind w:left="864" w:hanging="504"/>
      </w:pPr>
      <w:rPr>
        <w:rFonts w:ascii="Arial" w:hAnsi="Arial" w:hint="default"/>
        <w:sz w:val="22"/>
      </w:rPr>
    </w:lvl>
    <w:lvl w:ilvl="2">
      <w:start w:val="1"/>
      <w:numFmt w:val="lowerRoman"/>
      <w:lvlText w:val="%3."/>
      <w:lvlJc w:val="right"/>
      <w:pPr>
        <w:tabs>
          <w:tab w:val="num" w:pos="1368"/>
        </w:tabs>
        <w:ind w:left="1368" w:hanging="360"/>
      </w:pPr>
      <w:rPr>
        <w:rFonts w:ascii="Arial" w:hAnsi="Arial" w:hint="default"/>
        <w:sz w:val="22"/>
      </w:rPr>
    </w:lvl>
    <w:lvl w:ilvl="3">
      <w:start w:val="1"/>
      <w:numFmt w:val="bullet"/>
      <w:lvlText w:val=""/>
      <w:lvlJc w:val="left"/>
      <w:pPr>
        <w:tabs>
          <w:tab w:val="num" w:pos="1584"/>
        </w:tabs>
        <w:ind w:left="1584" w:hanging="216"/>
      </w:pPr>
      <w:rPr>
        <w:rFonts w:ascii="Symbol" w:hAnsi="Symbol" w:hint="default"/>
        <w:sz w:val="22"/>
      </w:rPr>
    </w:lvl>
    <w:lvl w:ilvl="4">
      <w:start w:val="1"/>
      <w:numFmt w:val="bullet"/>
      <w:lvlText w:val=""/>
      <w:lvlJc w:val="left"/>
      <w:pPr>
        <w:tabs>
          <w:tab w:val="num" w:pos="1944"/>
        </w:tabs>
        <w:ind w:left="1944" w:hanging="360"/>
      </w:pPr>
      <w:rPr>
        <w:rFonts w:ascii="Symbol" w:hAnsi="Symbol" w:hint="default"/>
        <w:color w:val="auto"/>
        <w:sz w:val="22"/>
      </w:rPr>
    </w:lvl>
    <w:lvl w:ilvl="5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  <w:rPr>
        <w:rFonts w:hint="default"/>
      </w:rPr>
    </w:lvl>
  </w:abstractNum>
  <w:abstractNum w:abstractNumId="31" w15:restartNumberingAfterBreak="0">
    <w:nsid w:val="380F5D19"/>
    <w:multiLevelType w:val="singleLevel"/>
    <w:tmpl w:val="81E017F6"/>
    <w:lvl w:ilvl="0">
      <w:start w:val="1"/>
      <w:numFmt w:val="decimal"/>
      <w:pStyle w:val="CSNum1"/>
      <w:lvlText w:val="%1."/>
      <w:lvlJc w:val="left"/>
      <w:pPr>
        <w:ind w:left="360" w:hanging="360"/>
      </w:pPr>
    </w:lvl>
  </w:abstractNum>
  <w:abstractNum w:abstractNumId="32" w15:restartNumberingAfterBreak="0">
    <w:nsid w:val="3D3B52BC"/>
    <w:multiLevelType w:val="hybridMultilevel"/>
    <w:tmpl w:val="B7583BB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431C43D3"/>
    <w:multiLevelType w:val="hybridMultilevel"/>
    <w:tmpl w:val="1468260E"/>
    <w:lvl w:ilvl="0" w:tplc="5B1EE80C">
      <w:start w:val="1"/>
      <w:numFmt w:val="bullet"/>
      <w:pStyle w:val="Bullet1Double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2B3A44"/>
        <w:sz w:val="22"/>
        <w:szCs w:val="1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3E31F5A"/>
    <w:multiLevelType w:val="hybridMultilevel"/>
    <w:tmpl w:val="24842806"/>
    <w:lvl w:ilvl="0" w:tplc="D41E08A0">
      <w:start w:val="1"/>
      <w:numFmt w:val="bullet"/>
      <w:pStyle w:val="NumbersAuto4Double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5" w15:restartNumberingAfterBreak="0">
    <w:nsid w:val="44635F84"/>
    <w:multiLevelType w:val="hybridMultilevel"/>
    <w:tmpl w:val="44B4FAFC"/>
    <w:lvl w:ilvl="0" w:tplc="46BC324A">
      <w:start w:val="1"/>
      <w:numFmt w:val="none"/>
      <w:pStyle w:val="Bullet3SubtextSingle"/>
      <w:lvlText w:val="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472171C4"/>
    <w:multiLevelType w:val="multilevel"/>
    <w:tmpl w:val="50AAE700"/>
    <w:lvl w:ilvl="0">
      <w:start w:val="1"/>
      <w:numFmt w:val="decimal"/>
      <w:pStyle w:val="NumbersAutoBoldDouble"/>
      <w:lvlText w:val="%1."/>
      <w:lvlJc w:val="left"/>
      <w:pPr>
        <w:tabs>
          <w:tab w:val="num" w:pos="425"/>
        </w:tabs>
        <w:ind w:left="425" w:hanging="425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851"/>
        </w:tabs>
        <w:ind w:left="851" w:hanging="426"/>
      </w:pPr>
      <w:rPr>
        <w:rFonts w:hint="default"/>
      </w:rPr>
    </w:lvl>
    <w:lvl w:ilvl="2">
      <w:start w:val="1"/>
      <w:numFmt w:val="lowerRoman"/>
      <w:lvlText w:val="%3."/>
      <w:lvlJc w:val="left"/>
      <w:pPr>
        <w:tabs>
          <w:tab w:val="num" w:pos="1276"/>
        </w:tabs>
        <w:ind w:left="1276" w:hanging="425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701"/>
        </w:tabs>
        <w:ind w:left="1701" w:hanging="425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2126"/>
        </w:tabs>
        <w:ind w:left="2126" w:hanging="425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num" w:pos="2552"/>
        </w:tabs>
        <w:ind w:left="2552" w:hanging="426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977"/>
        </w:tabs>
        <w:ind w:left="2977" w:hanging="425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02"/>
        </w:tabs>
        <w:ind w:left="3402" w:hanging="42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3827"/>
        </w:tabs>
        <w:ind w:left="3827" w:hanging="425"/>
      </w:pPr>
      <w:rPr>
        <w:rFonts w:hint="default"/>
      </w:rPr>
    </w:lvl>
  </w:abstractNum>
  <w:abstractNum w:abstractNumId="37" w15:restartNumberingAfterBreak="0">
    <w:nsid w:val="47AB1E94"/>
    <w:multiLevelType w:val="hybridMultilevel"/>
    <w:tmpl w:val="79F0622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9D375EB"/>
    <w:multiLevelType w:val="hybridMultilevel"/>
    <w:tmpl w:val="6AB4F974"/>
    <w:lvl w:ilvl="0" w:tplc="765AE598">
      <w:start w:val="1"/>
      <w:numFmt w:val="bullet"/>
      <w:pStyle w:val="CvrLtrBullet1Double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2B3A44"/>
        <w:sz w:val="22"/>
        <w:szCs w:val="1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A4502F3"/>
    <w:multiLevelType w:val="hybridMultilevel"/>
    <w:tmpl w:val="E3247D10"/>
    <w:lvl w:ilvl="0" w:tplc="39888CC2">
      <w:start w:val="1"/>
      <w:numFmt w:val="bullet"/>
      <w:pStyle w:val="Bullet5Double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b w:val="0"/>
        <w:i w:val="0"/>
        <w:color w:val="2B3A44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A93317F"/>
    <w:multiLevelType w:val="hybridMultilevel"/>
    <w:tmpl w:val="442004E4"/>
    <w:lvl w:ilvl="0" w:tplc="060C569E">
      <w:start w:val="1"/>
      <w:numFmt w:val="bullet"/>
      <w:pStyle w:val="QuotationAttribute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B024701"/>
    <w:multiLevelType w:val="hybridMultilevel"/>
    <w:tmpl w:val="9EAE0F16"/>
    <w:lvl w:ilvl="0" w:tplc="2F9CF242">
      <w:start w:val="1"/>
      <w:numFmt w:val="bullet"/>
      <w:pStyle w:val="RightSidebar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color w:val="2B3A44"/>
        <w:sz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4E8D4B31"/>
    <w:multiLevelType w:val="multilevel"/>
    <w:tmpl w:val="CD608386"/>
    <w:lvl w:ilvl="0">
      <w:start w:val="1"/>
      <w:numFmt w:val="decimal"/>
      <w:pStyle w:val="NumbersAutoSingle"/>
      <w:lvlText w:val="%1.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851"/>
        </w:tabs>
        <w:ind w:left="851" w:hanging="426"/>
      </w:pPr>
      <w:rPr>
        <w:rFonts w:hint="default"/>
      </w:rPr>
    </w:lvl>
    <w:lvl w:ilvl="2">
      <w:start w:val="1"/>
      <w:numFmt w:val="lowerRoman"/>
      <w:lvlText w:val="%3."/>
      <w:lvlJc w:val="left"/>
      <w:pPr>
        <w:tabs>
          <w:tab w:val="num" w:pos="1276"/>
        </w:tabs>
        <w:ind w:left="1276" w:hanging="425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701"/>
        </w:tabs>
        <w:ind w:left="1701" w:hanging="425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2126"/>
        </w:tabs>
        <w:ind w:left="2126" w:hanging="425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num" w:pos="2552"/>
        </w:tabs>
        <w:ind w:left="2552" w:hanging="426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977"/>
        </w:tabs>
        <w:ind w:left="2977" w:hanging="425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02"/>
        </w:tabs>
        <w:ind w:left="3402" w:hanging="42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3827"/>
        </w:tabs>
        <w:ind w:left="3827" w:hanging="425"/>
      </w:pPr>
      <w:rPr>
        <w:rFonts w:hint="default"/>
      </w:rPr>
    </w:lvl>
  </w:abstractNum>
  <w:abstractNum w:abstractNumId="43" w15:restartNumberingAfterBreak="0">
    <w:nsid w:val="4EEF5CD1"/>
    <w:multiLevelType w:val="hybridMultilevel"/>
    <w:tmpl w:val="DE1EDE82"/>
    <w:lvl w:ilvl="0" w:tplc="D4160C8E">
      <w:start w:val="1"/>
      <w:numFmt w:val="bullet"/>
      <w:pStyle w:val="Bullet2Double"/>
      <w:lvlText w:val="–"/>
      <w:lvlJc w:val="left"/>
      <w:pPr>
        <w:tabs>
          <w:tab w:val="num" w:pos="360"/>
        </w:tabs>
        <w:ind w:left="360" w:firstLine="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1F320D1"/>
    <w:multiLevelType w:val="hybridMultilevel"/>
    <w:tmpl w:val="D7A470AC"/>
    <w:lvl w:ilvl="0" w:tplc="D9AC270E">
      <w:start w:val="1"/>
      <w:numFmt w:val="bullet"/>
      <w:pStyle w:val="Bullet2Single"/>
      <w:lvlText w:val=""/>
      <w:lvlJc w:val="left"/>
      <w:pPr>
        <w:ind w:left="360" w:hanging="360"/>
      </w:pPr>
      <w:rPr>
        <w:rFonts w:ascii="Symbol" w:hAnsi="Symbol" w:hint="default"/>
        <w:color w:val="2B3A44"/>
        <w:sz w:val="20"/>
        <w:szCs w:val="20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 w15:restartNumberingAfterBreak="0">
    <w:nsid w:val="52606411"/>
    <w:multiLevelType w:val="hybridMultilevel"/>
    <w:tmpl w:val="799AA6C8"/>
    <w:lvl w:ilvl="0" w:tplc="D856D74C">
      <w:start w:val="1"/>
      <w:numFmt w:val="bullet"/>
      <w:pStyle w:val="Bullet4Single"/>
      <w:lvlText w:val="–"/>
      <w:lvlJc w:val="left"/>
      <w:pPr>
        <w:ind w:left="1224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2B3A44"/>
        <w:spacing w:val="0"/>
        <w:w w:val="153"/>
        <w:kern w:val="0"/>
        <w:position w:val="0"/>
        <w:sz w:val="18"/>
        <w:szCs w:val="9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58975F13"/>
    <w:multiLevelType w:val="hybridMultilevel"/>
    <w:tmpl w:val="8EA2410C"/>
    <w:lvl w:ilvl="0" w:tplc="D27C8F52">
      <w:start w:val="1"/>
      <w:numFmt w:val="bullet"/>
      <w:pStyle w:val="TableText10Bullet1Single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color w:val="2B3A44"/>
        <w:sz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5902778E"/>
    <w:multiLevelType w:val="hybridMultilevel"/>
    <w:tmpl w:val="B82C0150"/>
    <w:lvl w:ilvl="0" w:tplc="0409000F">
      <w:start w:val="1"/>
      <w:numFmt w:val="decimal"/>
      <w:lvlText w:val="%1."/>
      <w:lvlJc w:val="left"/>
      <w:pPr>
        <w:tabs>
          <w:tab w:val="num" w:pos="-144"/>
        </w:tabs>
        <w:ind w:left="-144" w:firstLine="0"/>
      </w:pPr>
      <w:rPr>
        <w:rFonts w:hint="default"/>
        <w:color w:val="2B3A44"/>
        <w:sz w:val="22"/>
        <w:szCs w:val="18"/>
      </w:rPr>
    </w:lvl>
    <w:lvl w:ilvl="1" w:tplc="FFFFFFFF" w:tentative="1">
      <w:start w:val="1"/>
      <w:numFmt w:val="bullet"/>
      <w:lvlText w:val="o"/>
      <w:lvlJc w:val="left"/>
      <w:pPr>
        <w:tabs>
          <w:tab w:val="num" w:pos="1296"/>
        </w:tabs>
        <w:ind w:left="1296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016"/>
        </w:tabs>
        <w:ind w:left="201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736"/>
        </w:tabs>
        <w:ind w:left="273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456"/>
        </w:tabs>
        <w:ind w:left="3456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176"/>
        </w:tabs>
        <w:ind w:left="417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896"/>
        </w:tabs>
        <w:ind w:left="489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616"/>
        </w:tabs>
        <w:ind w:left="561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336"/>
        </w:tabs>
        <w:ind w:left="6336" w:hanging="360"/>
      </w:pPr>
      <w:rPr>
        <w:rFonts w:ascii="Wingdings" w:hAnsi="Wingdings" w:hint="default"/>
      </w:rPr>
    </w:lvl>
  </w:abstractNum>
  <w:abstractNum w:abstractNumId="48" w15:restartNumberingAfterBreak="0">
    <w:nsid w:val="5A0F2FE5"/>
    <w:multiLevelType w:val="multilevel"/>
    <w:tmpl w:val="45AA055E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9" w15:restartNumberingAfterBreak="0">
    <w:nsid w:val="5CDD55CC"/>
    <w:multiLevelType w:val="multilevel"/>
    <w:tmpl w:val="5288B3B2"/>
    <w:lvl w:ilvl="0">
      <w:start w:val="1"/>
      <w:numFmt w:val="decimal"/>
      <w:pStyle w:val="TableCaptionAuto"/>
      <w:lvlText w:val="Table 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0" w15:restartNumberingAfterBreak="0">
    <w:nsid w:val="5DE43643"/>
    <w:multiLevelType w:val="multilevel"/>
    <w:tmpl w:val="08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1" w15:restartNumberingAfterBreak="0">
    <w:nsid w:val="648D40D9"/>
    <w:multiLevelType w:val="hybridMultilevel"/>
    <w:tmpl w:val="7EC842B8"/>
    <w:lvl w:ilvl="0" w:tplc="F2A0A6D6">
      <w:start w:val="1"/>
      <w:numFmt w:val="bullet"/>
      <w:pStyle w:val="CvrLtrBullet1Single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2B3A44"/>
        <w:sz w:val="22"/>
        <w:szCs w:val="1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67560C7B"/>
    <w:multiLevelType w:val="hybridMultilevel"/>
    <w:tmpl w:val="D79AD8CC"/>
    <w:lvl w:ilvl="0" w:tplc="B05AEF08">
      <w:start w:val="1"/>
      <w:numFmt w:val="bullet"/>
      <w:pStyle w:val="Bullet3Single0"/>
      <w:lvlText w:val=""/>
      <w:lvlJc w:val="left"/>
      <w:pPr>
        <w:ind w:left="360" w:hanging="360"/>
      </w:pPr>
      <w:rPr>
        <w:rFonts w:ascii="Symbol" w:hAnsi="Symbol" w:hint="default"/>
        <w:color w:val="2B3A4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 w15:restartNumberingAfterBreak="0">
    <w:nsid w:val="6828240D"/>
    <w:multiLevelType w:val="hybridMultilevel"/>
    <w:tmpl w:val="E6E43EF4"/>
    <w:lvl w:ilvl="0" w:tplc="85E421BE">
      <w:start w:val="1"/>
      <w:numFmt w:val="bullet"/>
      <w:pStyle w:val="Bullet2Double0"/>
      <w:lvlText w:val="–"/>
      <w:lvlJc w:val="left"/>
      <w:pPr>
        <w:tabs>
          <w:tab w:val="num" w:pos="360"/>
        </w:tabs>
        <w:ind w:left="360" w:firstLine="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2B3A44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68F2595D"/>
    <w:multiLevelType w:val="hybridMultilevel"/>
    <w:tmpl w:val="AD7E384E"/>
    <w:lvl w:ilvl="0" w:tplc="59D24DEE">
      <w:start w:val="1"/>
      <w:numFmt w:val="bullet"/>
      <w:pStyle w:val="Bullet4Double"/>
      <w:lvlText w:val="–"/>
      <w:lvlJc w:val="left"/>
      <w:pPr>
        <w:ind w:left="1224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2B3A44"/>
        <w:spacing w:val="0"/>
        <w:w w:val="153"/>
        <w:kern w:val="0"/>
        <w:position w:val="0"/>
        <w:sz w:val="18"/>
        <w:szCs w:val="9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6A701A56"/>
    <w:multiLevelType w:val="multilevel"/>
    <w:tmpl w:val="0809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6" w15:restartNumberingAfterBreak="0">
    <w:nsid w:val="6C3C10CC"/>
    <w:multiLevelType w:val="hybridMultilevel"/>
    <w:tmpl w:val="957C2824"/>
    <w:lvl w:ilvl="0" w:tplc="FFFFFFFF">
      <w:start w:val="1"/>
      <w:numFmt w:val="decimal"/>
      <w:pStyle w:val="TableBullet1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30" w:hanging="360"/>
      </w:pPr>
    </w:lvl>
    <w:lvl w:ilvl="2" w:tplc="0409001B" w:tentative="1">
      <w:start w:val="1"/>
      <w:numFmt w:val="lowerRoman"/>
      <w:lvlText w:val="%3."/>
      <w:lvlJc w:val="right"/>
      <w:pPr>
        <w:ind w:left="1750" w:hanging="180"/>
      </w:pPr>
    </w:lvl>
    <w:lvl w:ilvl="3" w:tplc="0409000F" w:tentative="1">
      <w:start w:val="1"/>
      <w:numFmt w:val="decimal"/>
      <w:lvlText w:val="%4."/>
      <w:lvlJc w:val="left"/>
      <w:pPr>
        <w:ind w:left="2470" w:hanging="360"/>
      </w:pPr>
    </w:lvl>
    <w:lvl w:ilvl="4" w:tplc="04090019" w:tentative="1">
      <w:start w:val="1"/>
      <w:numFmt w:val="lowerLetter"/>
      <w:lvlText w:val="%5."/>
      <w:lvlJc w:val="left"/>
      <w:pPr>
        <w:ind w:left="3190" w:hanging="360"/>
      </w:pPr>
    </w:lvl>
    <w:lvl w:ilvl="5" w:tplc="0409001B" w:tentative="1">
      <w:start w:val="1"/>
      <w:numFmt w:val="lowerRoman"/>
      <w:lvlText w:val="%6."/>
      <w:lvlJc w:val="right"/>
      <w:pPr>
        <w:ind w:left="3910" w:hanging="180"/>
      </w:pPr>
    </w:lvl>
    <w:lvl w:ilvl="6" w:tplc="0409000F" w:tentative="1">
      <w:start w:val="1"/>
      <w:numFmt w:val="decimal"/>
      <w:lvlText w:val="%7."/>
      <w:lvlJc w:val="left"/>
      <w:pPr>
        <w:ind w:left="4630" w:hanging="360"/>
      </w:pPr>
    </w:lvl>
    <w:lvl w:ilvl="7" w:tplc="04090019" w:tentative="1">
      <w:start w:val="1"/>
      <w:numFmt w:val="lowerLetter"/>
      <w:lvlText w:val="%8."/>
      <w:lvlJc w:val="left"/>
      <w:pPr>
        <w:ind w:left="5350" w:hanging="360"/>
      </w:pPr>
    </w:lvl>
    <w:lvl w:ilvl="8" w:tplc="0409001B" w:tentative="1">
      <w:start w:val="1"/>
      <w:numFmt w:val="lowerRoman"/>
      <w:lvlText w:val="%9."/>
      <w:lvlJc w:val="right"/>
      <w:pPr>
        <w:ind w:left="6070" w:hanging="180"/>
      </w:pPr>
    </w:lvl>
  </w:abstractNum>
  <w:abstractNum w:abstractNumId="57" w15:restartNumberingAfterBreak="0">
    <w:nsid w:val="6C9C73EB"/>
    <w:multiLevelType w:val="multilevel"/>
    <w:tmpl w:val="9F3E8A68"/>
    <w:lvl w:ilvl="0">
      <w:start w:val="1"/>
      <w:numFmt w:val="decimal"/>
      <w:pStyle w:val="FigureCaptionAuto"/>
      <w:lvlText w:val="Figure %1."/>
      <w:lvlJc w:val="left"/>
      <w:pPr>
        <w:tabs>
          <w:tab w:val="num" w:pos="1980"/>
        </w:tabs>
        <w:ind w:left="1332" w:hanging="432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58" w15:restartNumberingAfterBreak="0">
    <w:nsid w:val="717C7D74"/>
    <w:multiLevelType w:val="hybridMultilevel"/>
    <w:tmpl w:val="B10A73FC"/>
    <w:lvl w:ilvl="0" w:tplc="E6A86C3C">
      <w:start w:val="1"/>
      <w:numFmt w:val="bullet"/>
      <w:pStyle w:val="Bullet1Single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color w:val="2B3A44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35E2BE0"/>
    <w:multiLevelType w:val="hybridMultilevel"/>
    <w:tmpl w:val="A83C91AE"/>
    <w:lvl w:ilvl="0" w:tplc="43D846DE">
      <w:start w:val="1"/>
      <w:numFmt w:val="bullet"/>
      <w:pStyle w:val="TableText10Bullet2Single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  <w:b w:val="0"/>
        <w:i w:val="0"/>
        <w:color w:val="2B3A44"/>
        <w:sz w:val="18"/>
        <w:szCs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74D844BA"/>
    <w:multiLevelType w:val="multilevel"/>
    <w:tmpl w:val="4CC481F0"/>
    <w:lvl w:ilvl="0">
      <w:start w:val="1"/>
      <w:numFmt w:val="decimal"/>
      <w:pStyle w:val="NumbersAutoDouble0"/>
      <w:lvlText w:val="%1."/>
      <w:lvlJc w:val="left"/>
      <w:pPr>
        <w:tabs>
          <w:tab w:val="num" w:pos="425"/>
        </w:tabs>
        <w:ind w:left="425" w:hanging="425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851"/>
        </w:tabs>
        <w:ind w:left="851" w:hanging="426"/>
      </w:pPr>
      <w:rPr>
        <w:rFonts w:hint="default"/>
      </w:rPr>
    </w:lvl>
    <w:lvl w:ilvl="2">
      <w:start w:val="1"/>
      <w:numFmt w:val="lowerRoman"/>
      <w:lvlText w:val="%3."/>
      <w:lvlJc w:val="left"/>
      <w:pPr>
        <w:tabs>
          <w:tab w:val="num" w:pos="1276"/>
        </w:tabs>
        <w:ind w:left="1276" w:hanging="425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701"/>
        </w:tabs>
        <w:ind w:left="1701" w:hanging="425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2126"/>
        </w:tabs>
        <w:ind w:left="2126" w:hanging="425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num" w:pos="2552"/>
        </w:tabs>
        <w:ind w:left="2552" w:hanging="426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977"/>
        </w:tabs>
        <w:ind w:left="2977" w:hanging="425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02"/>
        </w:tabs>
        <w:ind w:left="3402" w:hanging="42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3827"/>
        </w:tabs>
        <w:ind w:left="3827" w:hanging="425"/>
      </w:pPr>
      <w:rPr>
        <w:rFonts w:hint="default"/>
      </w:rPr>
    </w:lvl>
  </w:abstractNum>
  <w:abstractNum w:abstractNumId="61" w15:restartNumberingAfterBreak="0">
    <w:nsid w:val="75D420E1"/>
    <w:multiLevelType w:val="hybridMultilevel"/>
    <w:tmpl w:val="6A0CE5D4"/>
    <w:lvl w:ilvl="0" w:tplc="B6FED078">
      <w:start w:val="1"/>
      <w:numFmt w:val="bullet"/>
      <w:pStyle w:val="Bullet5Single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b w:val="0"/>
        <w:i w:val="0"/>
        <w:color w:val="2B3A44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7D0447D6"/>
    <w:multiLevelType w:val="hybridMultilevel"/>
    <w:tmpl w:val="9F947E9A"/>
    <w:lvl w:ilvl="0" w:tplc="38BAB25A">
      <w:start w:val="1"/>
      <w:numFmt w:val="bullet"/>
      <w:pStyle w:val="Bullet1Double0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hint="default"/>
        <w:b w:val="0"/>
        <w:i w:val="0"/>
        <w:color w:val="2B3A44"/>
        <w:sz w:val="20"/>
        <w:szCs w:val="1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645771756">
    <w:abstractNumId w:val="42"/>
  </w:num>
  <w:num w:numId="2" w16cid:durableId="495807586">
    <w:abstractNumId w:val="23"/>
  </w:num>
  <w:num w:numId="3" w16cid:durableId="1547450087">
    <w:abstractNumId w:val="60"/>
  </w:num>
  <w:num w:numId="4" w16cid:durableId="182017005">
    <w:abstractNumId w:val="36"/>
  </w:num>
  <w:num w:numId="5" w16cid:durableId="607546479">
    <w:abstractNumId w:val="43"/>
  </w:num>
  <w:num w:numId="6" w16cid:durableId="1260219418">
    <w:abstractNumId w:val="13"/>
  </w:num>
  <w:num w:numId="7" w16cid:durableId="664092146">
    <w:abstractNumId w:val="50"/>
  </w:num>
  <w:num w:numId="8" w16cid:durableId="1477140690">
    <w:abstractNumId w:val="55"/>
  </w:num>
  <w:num w:numId="9" w16cid:durableId="478689178">
    <w:abstractNumId w:val="12"/>
  </w:num>
  <w:num w:numId="10" w16cid:durableId="1683623639">
    <w:abstractNumId w:val="9"/>
  </w:num>
  <w:num w:numId="11" w16cid:durableId="68695304">
    <w:abstractNumId w:val="7"/>
  </w:num>
  <w:num w:numId="12" w16cid:durableId="668678972">
    <w:abstractNumId w:val="8"/>
  </w:num>
  <w:num w:numId="13" w16cid:durableId="1200434031">
    <w:abstractNumId w:val="3"/>
  </w:num>
  <w:num w:numId="14" w16cid:durableId="179971980">
    <w:abstractNumId w:val="2"/>
  </w:num>
  <w:num w:numId="15" w16cid:durableId="1667636199">
    <w:abstractNumId w:val="1"/>
  </w:num>
  <w:num w:numId="16" w16cid:durableId="1994986204">
    <w:abstractNumId w:val="0"/>
  </w:num>
  <w:num w:numId="17" w16cid:durableId="1340236546">
    <w:abstractNumId w:val="10"/>
  </w:num>
  <w:num w:numId="18" w16cid:durableId="30306709">
    <w:abstractNumId w:val="34"/>
  </w:num>
  <w:num w:numId="19" w16cid:durableId="1403992316">
    <w:abstractNumId w:val="15"/>
  </w:num>
  <w:num w:numId="20" w16cid:durableId="395007756">
    <w:abstractNumId w:val="57"/>
  </w:num>
  <w:num w:numId="21" w16cid:durableId="1028532960">
    <w:abstractNumId w:val="40"/>
  </w:num>
  <w:num w:numId="22" w16cid:durableId="11498645">
    <w:abstractNumId w:val="49"/>
  </w:num>
  <w:num w:numId="23" w16cid:durableId="109591451">
    <w:abstractNumId w:val="22"/>
  </w:num>
  <w:num w:numId="24" w16cid:durableId="1077092765">
    <w:abstractNumId w:val="29"/>
  </w:num>
  <w:num w:numId="25" w16cid:durableId="1442646811">
    <w:abstractNumId w:val="35"/>
  </w:num>
  <w:num w:numId="26" w16cid:durableId="872963699">
    <w:abstractNumId w:val="21"/>
  </w:num>
  <w:num w:numId="27" w16cid:durableId="1425683717">
    <w:abstractNumId w:val="19"/>
  </w:num>
  <w:num w:numId="28" w16cid:durableId="557591555">
    <w:abstractNumId w:val="33"/>
  </w:num>
  <w:num w:numId="29" w16cid:durableId="830222892">
    <w:abstractNumId w:val="53"/>
  </w:num>
  <w:num w:numId="30" w16cid:durableId="1932814004">
    <w:abstractNumId w:val="14"/>
  </w:num>
  <w:num w:numId="31" w16cid:durableId="1987780288">
    <w:abstractNumId w:val="28"/>
  </w:num>
  <w:num w:numId="32" w16cid:durableId="2108382421">
    <w:abstractNumId w:val="61"/>
  </w:num>
  <w:num w:numId="33" w16cid:durableId="1201357830">
    <w:abstractNumId w:val="39"/>
  </w:num>
  <w:num w:numId="34" w16cid:durableId="1958027120">
    <w:abstractNumId w:val="46"/>
  </w:num>
  <w:num w:numId="35" w16cid:durableId="1886984330">
    <w:abstractNumId w:val="59"/>
  </w:num>
  <w:num w:numId="36" w16cid:durableId="375275264">
    <w:abstractNumId w:val="54"/>
  </w:num>
  <w:num w:numId="37" w16cid:durableId="22369808">
    <w:abstractNumId w:val="45"/>
  </w:num>
  <w:num w:numId="38" w16cid:durableId="1090463089">
    <w:abstractNumId w:val="41"/>
  </w:num>
  <w:num w:numId="39" w16cid:durableId="1346788425">
    <w:abstractNumId w:val="58"/>
  </w:num>
  <w:num w:numId="40" w16cid:durableId="679702136">
    <w:abstractNumId w:val="44"/>
  </w:num>
  <w:num w:numId="41" w16cid:durableId="102499453">
    <w:abstractNumId w:val="52"/>
  </w:num>
  <w:num w:numId="42" w16cid:durableId="866024843">
    <w:abstractNumId w:val="62"/>
  </w:num>
  <w:num w:numId="43" w16cid:durableId="74060154">
    <w:abstractNumId w:val="51"/>
  </w:num>
  <w:num w:numId="44" w16cid:durableId="314260008">
    <w:abstractNumId w:val="38"/>
  </w:num>
  <w:num w:numId="45" w16cid:durableId="1809393631">
    <w:abstractNumId w:val="37"/>
  </w:num>
  <w:num w:numId="46" w16cid:durableId="440228070">
    <w:abstractNumId w:val="18"/>
  </w:num>
  <w:num w:numId="47" w16cid:durableId="449206096">
    <w:abstractNumId w:val="56"/>
  </w:num>
  <w:num w:numId="48" w16cid:durableId="1564022346">
    <w:abstractNumId w:val="31"/>
  </w:num>
  <w:num w:numId="49" w16cid:durableId="1171335436">
    <w:abstractNumId w:val="30"/>
  </w:num>
  <w:num w:numId="50" w16cid:durableId="1590654584">
    <w:abstractNumId w:val="20"/>
  </w:num>
  <w:num w:numId="51" w16cid:durableId="37246110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 w16cid:durableId="208421308">
    <w:abstractNumId w:val="25"/>
  </w:num>
  <w:num w:numId="53" w16cid:durableId="1038700982">
    <w:abstractNumId w:val="6"/>
  </w:num>
  <w:num w:numId="54" w16cid:durableId="363136479">
    <w:abstractNumId w:val="5"/>
  </w:num>
  <w:num w:numId="55" w16cid:durableId="693851488">
    <w:abstractNumId w:val="4"/>
  </w:num>
  <w:num w:numId="56" w16cid:durableId="832840143">
    <w:abstractNumId w:val="16"/>
  </w:num>
  <w:num w:numId="57" w16cid:durableId="1043289791">
    <w:abstractNumId w:val="17"/>
  </w:num>
  <w:num w:numId="58" w16cid:durableId="52194662">
    <w:abstractNumId w:val="27"/>
  </w:num>
  <w:num w:numId="59" w16cid:durableId="1592467136">
    <w:abstractNumId w:val="47"/>
  </w:num>
  <w:num w:numId="60" w16cid:durableId="697855371">
    <w:abstractNumId w:val="32"/>
  </w:num>
  <w:num w:numId="61" w16cid:durableId="1045452530">
    <w:abstractNumId w:val="26"/>
  </w:num>
  <w:num w:numId="62" w16cid:durableId="1108507552">
    <w:abstractNumId w:val="48"/>
  </w:num>
  <w:num w:numId="63" w16cid:durableId="1352995756">
    <w:abstractNumId w:val="11"/>
  </w:num>
  <w:num w:numId="64" w16cid:durableId="310135093">
    <w:abstractNumId w:val="24"/>
  </w:num>
  <w:num w:numId="65" w16cid:durableId="299194784">
    <w:abstractNumId w:val="33"/>
  </w:num>
  <w:num w:numId="66" w16cid:durableId="1295719711">
    <w:abstractNumId w:val="33"/>
  </w:num>
  <w:numIdMacAtCleanup w:val="6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1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37A7"/>
    <w:rsid w:val="00000029"/>
    <w:rsid w:val="00000F09"/>
    <w:rsid w:val="0000132F"/>
    <w:rsid w:val="00001A39"/>
    <w:rsid w:val="00002139"/>
    <w:rsid w:val="000026EB"/>
    <w:rsid w:val="00002769"/>
    <w:rsid w:val="000031CD"/>
    <w:rsid w:val="00003846"/>
    <w:rsid w:val="00004668"/>
    <w:rsid w:val="00004D56"/>
    <w:rsid w:val="000056BF"/>
    <w:rsid w:val="00006622"/>
    <w:rsid w:val="00006D8F"/>
    <w:rsid w:val="00007154"/>
    <w:rsid w:val="00007477"/>
    <w:rsid w:val="000074DC"/>
    <w:rsid w:val="00007A3E"/>
    <w:rsid w:val="00007DBA"/>
    <w:rsid w:val="00010242"/>
    <w:rsid w:val="0001067B"/>
    <w:rsid w:val="00010F5E"/>
    <w:rsid w:val="00011518"/>
    <w:rsid w:val="00011B90"/>
    <w:rsid w:val="00012502"/>
    <w:rsid w:val="00012823"/>
    <w:rsid w:val="0001390A"/>
    <w:rsid w:val="0001390B"/>
    <w:rsid w:val="00016FA0"/>
    <w:rsid w:val="00017028"/>
    <w:rsid w:val="00021DC5"/>
    <w:rsid w:val="00023836"/>
    <w:rsid w:val="000238B0"/>
    <w:rsid w:val="000238F5"/>
    <w:rsid w:val="00023AE4"/>
    <w:rsid w:val="00023BAB"/>
    <w:rsid w:val="00024858"/>
    <w:rsid w:val="0002488D"/>
    <w:rsid w:val="00024A57"/>
    <w:rsid w:val="00024E62"/>
    <w:rsid w:val="00025094"/>
    <w:rsid w:val="00025947"/>
    <w:rsid w:val="00025BFA"/>
    <w:rsid w:val="00025FA0"/>
    <w:rsid w:val="00025FAA"/>
    <w:rsid w:val="00027524"/>
    <w:rsid w:val="00027649"/>
    <w:rsid w:val="00027B51"/>
    <w:rsid w:val="00027CA6"/>
    <w:rsid w:val="00030E5F"/>
    <w:rsid w:val="000313A0"/>
    <w:rsid w:val="00032C3F"/>
    <w:rsid w:val="00033122"/>
    <w:rsid w:val="0003410E"/>
    <w:rsid w:val="000349B0"/>
    <w:rsid w:val="00034B45"/>
    <w:rsid w:val="00034BB6"/>
    <w:rsid w:val="00034FB1"/>
    <w:rsid w:val="000356DC"/>
    <w:rsid w:val="0003573C"/>
    <w:rsid w:val="00036038"/>
    <w:rsid w:val="00036C6B"/>
    <w:rsid w:val="00036F48"/>
    <w:rsid w:val="00037587"/>
    <w:rsid w:val="00037A20"/>
    <w:rsid w:val="00040694"/>
    <w:rsid w:val="0004087B"/>
    <w:rsid w:val="00040AEE"/>
    <w:rsid w:val="0004145C"/>
    <w:rsid w:val="0004149B"/>
    <w:rsid w:val="00041C76"/>
    <w:rsid w:val="00041CD6"/>
    <w:rsid w:val="0004383F"/>
    <w:rsid w:val="00043ADB"/>
    <w:rsid w:val="000443B1"/>
    <w:rsid w:val="000446F5"/>
    <w:rsid w:val="00044C96"/>
    <w:rsid w:val="0004505D"/>
    <w:rsid w:val="000456AD"/>
    <w:rsid w:val="000457FA"/>
    <w:rsid w:val="00045897"/>
    <w:rsid w:val="00045B32"/>
    <w:rsid w:val="00045B66"/>
    <w:rsid w:val="000461D2"/>
    <w:rsid w:val="00046394"/>
    <w:rsid w:val="000465D8"/>
    <w:rsid w:val="00046ED9"/>
    <w:rsid w:val="00047235"/>
    <w:rsid w:val="000473EE"/>
    <w:rsid w:val="000476D7"/>
    <w:rsid w:val="00047C4B"/>
    <w:rsid w:val="00047F5F"/>
    <w:rsid w:val="00050022"/>
    <w:rsid w:val="0005021B"/>
    <w:rsid w:val="00050282"/>
    <w:rsid w:val="00050430"/>
    <w:rsid w:val="00050963"/>
    <w:rsid w:val="0005172D"/>
    <w:rsid w:val="000536C4"/>
    <w:rsid w:val="00054607"/>
    <w:rsid w:val="00054957"/>
    <w:rsid w:val="00054C40"/>
    <w:rsid w:val="000553E1"/>
    <w:rsid w:val="0005568B"/>
    <w:rsid w:val="00055E43"/>
    <w:rsid w:val="0005612D"/>
    <w:rsid w:val="0005663C"/>
    <w:rsid w:val="00056BD9"/>
    <w:rsid w:val="00057205"/>
    <w:rsid w:val="000604B2"/>
    <w:rsid w:val="000608B7"/>
    <w:rsid w:val="00060932"/>
    <w:rsid w:val="00060AB4"/>
    <w:rsid w:val="0006168C"/>
    <w:rsid w:val="0006201F"/>
    <w:rsid w:val="0006263B"/>
    <w:rsid w:val="00062DB2"/>
    <w:rsid w:val="0006307B"/>
    <w:rsid w:val="00063D67"/>
    <w:rsid w:val="000640CD"/>
    <w:rsid w:val="00064386"/>
    <w:rsid w:val="0006574B"/>
    <w:rsid w:val="00065988"/>
    <w:rsid w:val="00065BD7"/>
    <w:rsid w:val="00065FB6"/>
    <w:rsid w:val="00066363"/>
    <w:rsid w:val="0006699E"/>
    <w:rsid w:val="000704CB"/>
    <w:rsid w:val="000705F7"/>
    <w:rsid w:val="000705FF"/>
    <w:rsid w:val="00070960"/>
    <w:rsid w:val="00071C95"/>
    <w:rsid w:val="0007237E"/>
    <w:rsid w:val="000726DC"/>
    <w:rsid w:val="0007357B"/>
    <w:rsid w:val="00073D15"/>
    <w:rsid w:val="00073DD0"/>
    <w:rsid w:val="0007416E"/>
    <w:rsid w:val="000762FA"/>
    <w:rsid w:val="000767E2"/>
    <w:rsid w:val="000771C3"/>
    <w:rsid w:val="0008031C"/>
    <w:rsid w:val="0008073A"/>
    <w:rsid w:val="00080C26"/>
    <w:rsid w:val="00081808"/>
    <w:rsid w:val="000821C1"/>
    <w:rsid w:val="00082961"/>
    <w:rsid w:val="00085F1F"/>
    <w:rsid w:val="00085FBF"/>
    <w:rsid w:val="0008678E"/>
    <w:rsid w:val="00086873"/>
    <w:rsid w:val="00086898"/>
    <w:rsid w:val="000869D4"/>
    <w:rsid w:val="00086D77"/>
    <w:rsid w:val="000904B3"/>
    <w:rsid w:val="0009069C"/>
    <w:rsid w:val="00091785"/>
    <w:rsid w:val="0009205F"/>
    <w:rsid w:val="0009248A"/>
    <w:rsid w:val="000933DC"/>
    <w:rsid w:val="0009371A"/>
    <w:rsid w:val="0009430C"/>
    <w:rsid w:val="00094475"/>
    <w:rsid w:val="000945FC"/>
    <w:rsid w:val="000947C3"/>
    <w:rsid w:val="00094B6E"/>
    <w:rsid w:val="00094E1E"/>
    <w:rsid w:val="00095B5D"/>
    <w:rsid w:val="000960DB"/>
    <w:rsid w:val="00096394"/>
    <w:rsid w:val="00096456"/>
    <w:rsid w:val="00097552"/>
    <w:rsid w:val="000A0012"/>
    <w:rsid w:val="000A0091"/>
    <w:rsid w:val="000A0AA4"/>
    <w:rsid w:val="000A215B"/>
    <w:rsid w:val="000A2BB0"/>
    <w:rsid w:val="000A2C0F"/>
    <w:rsid w:val="000A33F0"/>
    <w:rsid w:val="000A34EE"/>
    <w:rsid w:val="000A3DBD"/>
    <w:rsid w:val="000A3F65"/>
    <w:rsid w:val="000A53A4"/>
    <w:rsid w:val="000A5766"/>
    <w:rsid w:val="000A59BD"/>
    <w:rsid w:val="000A5DE4"/>
    <w:rsid w:val="000A62AC"/>
    <w:rsid w:val="000A63CA"/>
    <w:rsid w:val="000A65DE"/>
    <w:rsid w:val="000A6B36"/>
    <w:rsid w:val="000A76A3"/>
    <w:rsid w:val="000A7F6C"/>
    <w:rsid w:val="000B0508"/>
    <w:rsid w:val="000B0B3B"/>
    <w:rsid w:val="000B0FCD"/>
    <w:rsid w:val="000B0FDA"/>
    <w:rsid w:val="000B1592"/>
    <w:rsid w:val="000B1A22"/>
    <w:rsid w:val="000B240E"/>
    <w:rsid w:val="000B2DC4"/>
    <w:rsid w:val="000B30D8"/>
    <w:rsid w:val="000B372D"/>
    <w:rsid w:val="000B3F03"/>
    <w:rsid w:val="000B4031"/>
    <w:rsid w:val="000B4077"/>
    <w:rsid w:val="000B4261"/>
    <w:rsid w:val="000B4595"/>
    <w:rsid w:val="000B4AD7"/>
    <w:rsid w:val="000B4C4A"/>
    <w:rsid w:val="000B4DB4"/>
    <w:rsid w:val="000B4E7A"/>
    <w:rsid w:val="000B5E6A"/>
    <w:rsid w:val="000B5EB6"/>
    <w:rsid w:val="000B6E94"/>
    <w:rsid w:val="000C00A3"/>
    <w:rsid w:val="000C014C"/>
    <w:rsid w:val="000C0822"/>
    <w:rsid w:val="000C0EA0"/>
    <w:rsid w:val="000C0F01"/>
    <w:rsid w:val="000C20ED"/>
    <w:rsid w:val="000C2E5D"/>
    <w:rsid w:val="000C5068"/>
    <w:rsid w:val="000C59AC"/>
    <w:rsid w:val="000C5FEA"/>
    <w:rsid w:val="000C6E9C"/>
    <w:rsid w:val="000D08F0"/>
    <w:rsid w:val="000D18A4"/>
    <w:rsid w:val="000D1B16"/>
    <w:rsid w:val="000D1C3A"/>
    <w:rsid w:val="000D26EB"/>
    <w:rsid w:val="000D395A"/>
    <w:rsid w:val="000D3EDA"/>
    <w:rsid w:val="000D4010"/>
    <w:rsid w:val="000D4DB7"/>
    <w:rsid w:val="000D6391"/>
    <w:rsid w:val="000D6A36"/>
    <w:rsid w:val="000D79B9"/>
    <w:rsid w:val="000E01F4"/>
    <w:rsid w:val="000E0263"/>
    <w:rsid w:val="000E0355"/>
    <w:rsid w:val="000E0E50"/>
    <w:rsid w:val="000E1372"/>
    <w:rsid w:val="000E2BB2"/>
    <w:rsid w:val="000E3681"/>
    <w:rsid w:val="000E371B"/>
    <w:rsid w:val="000E3D9B"/>
    <w:rsid w:val="000E4803"/>
    <w:rsid w:val="000E639D"/>
    <w:rsid w:val="000E6CBE"/>
    <w:rsid w:val="000E79BC"/>
    <w:rsid w:val="000E7B9B"/>
    <w:rsid w:val="000E7DC8"/>
    <w:rsid w:val="000F0280"/>
    <w:rsid w:val="000F0607"/>
    <w:rsid w:val="000F09BE"/>
    <w:rsid w:val="000F0C03"/>
    <w:rsid w:val="000F0D05"/>
    <w:rsid w:val="000F1941"/>
    <w:rsid w:val="000F1BDE"/>
    <w:rsid w:val="000F1CBA"/>
    <w:rsid w:val="000F1F56"/>
    <w:rsid w:val="000F34C3"/>
    <w:rsid w:val="000F3754"/>
    <w:rsid w:val="000F3FEA"/>
    <w:rsid w:val="000F4246"/>
    <w:rsid w:val="000F4289"/>
    <w:rsid w:val="000F4DA6"/>
    <w:rsid w:val="000F57F6"/>
    <w:rsid w:val="000F58F1"/>
    <w:rsid w:val="000F5E91"/>
    <w:rsid w:val="000F6384"/>
    <w:rsid w:val="000F679C"/>
    <w:rsid w:val="000F7470"/>
    <w:rsid w:val="000F7B14"/>
    <w:rsid w:val="001017C5"/>
    <w:rsid w:val="001020A3"/>
    <w:rsid w:val="00102CAC"/>
    <w:rsid w:val="001031D9"/>
    <w:rsid w:val="00103218"/>
    <w:rsid w:val="00103356"/>
    <w:rsid w:val="00103490"/>
    <w:rsid w:val="00103DEF"/>
    <w:rsid w:val="00103FDB"/>
    <w:rsid w:val="00104E24"/>
    <w:rsid w:val="00105592"/>
    <w:rsid w:val="001057F9"/>
    <w:rsid w:val="0010613A"/>
    <w:rsid w:val="00110579"/>
    <w:rsid w:val="0011061D"/>
    <w:rsid w:val="00110713"/>
    <w:rsid w:val="00110F85"/>
    <w:rsid w:val="00111423"/>
    <w:rsid w:val="00111659"/>
    <w:rsid w:val="001117BA"/>
    <w:rsid w:val="0011298B"/>
    <w:rsid w:val="00112AE7"/>
    <w:rsid w:val="00112E84"/>
    <w:rsid w:val="00113278"/>
    <w:rsid w:val="0011393E"/>
    <w:rsid w:val="00114C7A"/>
    <w:rsid w:val="00114CB7"/>
    <w:rsid w:val="00115623"/>
    <w:rsid w:val="00115643"/>
    <w:rsid w:val="00116AE1"/>
    <w:rsid w:val="0011786A"/>
    <w:rsid w:val="00117B8E"/>
    <w:rsid w:val="001208EB"/>
    <w:rsid w:val="00121B4A"/>
    <w:rsid w:val="001232CD"/>
    <w:rsid w:val="001237A7"/>
    <w:rsid w:val="00125FD9"/>
    <w:rsid w:val="0012682E"/>
    <w:rsid w:val="00126F84"/>
    <w:rsid w:val="00126FBC"/>
    <w:rsid w:val="001275A6"/>
    <w:rsid w:val="00127694"/>
    <w:rsid w:val="001278A9"/>
    <w:rsid w:val="00127E1B"/>
    <w:rsid w:val="0013082A"/>
    <w:rsid w:val="00130C32"/>
    <w:rsid w:val="001324C7"/>
    <w:rsid w:val="00132AB2"/>
    <w:rsid w:val="0013401B"/>
    <w:rsid w:val="00134089"/>
    <w:rsid w:val="001351C4"/>
    <w:rsid w:val="00135A3C"/>
    <w:rsid w:val="001371E1"/>
    <w:rsid w:val="00137AB2"/>
    <w:rsid w:val="001409EA"/>
    <w:rsid w:val="00140BB3"/>
    <w:rsid w:val="0014108C"/>
    <w:rsid w:val="001422B5"/>
    <w:rsid w:val="00142458"/>
    <w:rsid w:val="001424E2"/>
    <w:rsid w:val="00142D6D"/>
    <w:rsid w:val="00143362"/>
    <w:rsid w:val="00143568"/>
    <w:rsid w:val="0014460F"/>
    <w:rsid w:val="00144716"/>
    <w:rsid w:val="001449A9"/>
    <w:rsid w:val="00144F9A"/>
    <w:rsid w:val="0014568F"/>
    <w:rsid w:val="00145FEB"/>
    <w:rsid w:val="0014632C"/>
    <w:rsid w:val="00146622"/>
    <w:rsid w:val="0014674B"/>
    <w:rsid w:val="00146B6D"/>
    <w:rsid w:val="00146F12"/>
    <w:rsid w:val="0014745F"/>
    <w:rsid w:val="001479D4"/>
    <w:rsid w:val="00150164"/>
    <w:rsid w:val="00150279"/>
    <w:rsid w:val="00150993"/>
    <w:rsid w:val="001512EE"/>
    <w:rsid w:val="00151807"/>
    <w:rsid w:val="00152393"/>
    <w:rsid w:val="001523E9"/>
    <w:rsid w:val="001536DE"/>
    <w:rsid w:val="001539E9"/>
    <w:rsid w:val="00153DC7"/>
    <w:rsid w:val="001540AB"/>
    <w:rsid w:val="0015445B"/>
    <w:rsid w:val="001547F2"/>
    <w:rsid w:val="00154800"/>
    <w:rsid w:val="00154B23"/>
    <w:rsid w:val="0015571B"/>
    <w:rsid w:val="00156CDC"/>
    <w:rsid w:val="00160726"/>
    <w:rsid w:val="00161A88"/>
    <w:rsid w:val="00161E45"/>
    <w:rsid w:val="00162F10"/>
    <w:rsid w:val="001634E7"/>
    <w:rsid w:val="001638A3"/>
    <w:rsid w:val="00163E88"/>
    <w:rsid w:val="00163F3D"/>
    <w:rsid w:val="0016443B"/>
    <w:rsid w:val="0016495A"/>
    <w:rsid w:val="00164D44"/>
    <w:rsid w:val="0016548E"/>
    <w:rsid w:val="00165DE5"/>
    <w:rsid w:val="00166848"/>
    <w:rsid w:val="00166AE8"/>
    <w:rsid w:val="001671E3"/>
    <w:rsid w:val="001700F0"/>
    <w:rsid w:val="001708B4"/>
    <w:rsid w:val="00170D1E"/>
    <w:rsid w:val="00172102"/>
    <w:rsid w:val="0017239D"/>
    <w:rsid w:val="0017269C"/>
    <w:rsid w:val="00172771"/>
    <w:rsid w:val="00174F94"/>
    <w:rsid w:val="00175E1D"/>
    <w:rsid w:val="00175ED2"/>
    <w:rsid w:val="0017643E"/>
    <w:rsid w:val="001768E5"/>
    <w:rsid w:val="00177742"/>
    <w:rsid w:val="001779A2"/>
    <w:rsid w:val="00177A49"/>
    <w:rsid w:val="001817FC"/>
    <w:rsid w:val="00181CFC"/>
    <w:rsid w:val="00182B26"/>
    <w:rsid w:val="00182FDC"/>
    <w:rsid w:val="00183509"/>
    <w:rsid w:val="00186004"/>
    <w:rsid w:val="00186778"/>
    <w:rsid w:val="00186EB5"/>
    <w:rsid w:val="001870F9"/>
    <w:rsid w:val="001877C5"/>
    <w:rsid w:val="00187AB4"/>
    <w:rsid w:val="00191964"/>
    <w:rsid w:val="00192B97"/>
    <w:rsid w:val="00194FBF"/>
    <w:rsid w:val="00195AE1"/>
    <w:rsid w:val="00196E3A"/>
    <w:rsid w:val="00197617"/>
    <w:rsid w:val="001979C7"/>
    <w:rsid w:val="00197F9D"/>
    <w:rsid w:val="001A0002"/>
    <w:rsid w:val="001A0069"/>
    <w:rsid w:val="001A00A7"/>
    <w:rsid w:val="001A059E"/>
    <w:rsid w:val="001A0BFE"/>
    <w:rsid w:val="001A1C98"/>
    <w:rsid w:val="001A2437"/>
    <w:rsid w:val="001A2FEB"/>
    <w:rsid w:val="001A35EC"/>
    <w:rsid w:val="001A3DEF"/>
    <w:rsid w:val="001A53D1"/>
    <w:rsid w:val="001A68A4"/>
    <w:rsid w:val="001B1166"/>
    <w:rsid w:val="001B124D"/>
    <w:rsid w:val="001B1ECA"/>
    <w:rsid w:val="001B26F7"/>
    <w:rsid w:val="001B278B"/>
    <w:rsid w:val="001B2A4D"/>
    <w:rsid w:val="001B3B1D"/>
    <w:rsid w:val="001B40F6"/>
    <w:rsid w:val="001B4710"/>
    <w:rsid w:val="001B48BC"/>
    <w:rsid w:val="001B5455"/>
    <w:rsid w:val="001B59A5"/>
    <w:rsid w:val="001B66BB"/>
    <w:rsid w:val="001B6ADF"/>
    <w:rsid w:val="001B7391"/>
    <w:rsid w:val="001C0292"/>
    <w:rsid w:val="001C0305"/>
    <w:rsid w:val="001C0F81"/>
    <w:rsid w:val="001C22CB"/>
    <w:rsid w:val="001C2767"/>
    <w:rsid w:val="001C2EA2"/>
    <w:rsid w:val="001C308F"/>
    <w:rsid w:val="001C3FEA"/>
    <w:rsid w:val="001C42B2"/>
    <w:rsid w:val="001C473B"/>
    <w:rsid w:val="001C57B3"/>
    <w:rsid w:val="001C5906"/>
    <w:rsid w:val="001C5C43"/>
    <w:rsid w:val="001C76F0"/>
    <w:rsid w:val="001D04FD"/>
    <w:rsid w:val="001D0EC5"/>
    <w:rsid w:val="001D1200"/>
    <w:rsid w:val="001D14C2"/>
    <w:rsid w:val="001D189B"/>
    <w:rsid w:val="001D2AFB"/>
    <w:rsid w:val="001D2F2D"/>
    <w:rsid w:val="001D39DE"/>
    <w:rsid w:val="001D499A"/>
    <w:rsid w:val="001D563A"/>
    <w:rsid w:val="001D59CB"/>
    <w:rsid w:val="001D6037"/>
    <w:rsid w:val="001D691A"/>
    <w:rsid w:val="001D7625"/>
    <w:rsid w:val="001D7E8E"/>
    <w:rsid w:val="001E0CC6"/>
    <w:rsid w:val="001E0F56"/>
    <w:rsid w:val="001E1576"/>
    <w:rsid w:val="001E19F2"/>
    <w:rsid w:val="001E20AD"/>
    <w:rsid w:val="001E24C3"/>
    <w:rsid w:val="001E25C2"/>
    <w:rsid w:val="001E2966"/>
    <w:rsid w:val="001E395D"/>
    <w:rsid w:val="001E3DC6"/>
    <w:rsid w:val="001E4629"/>
    <w:rsid w:val="001E46D2"/>
    <w:rsid w:val="001E470E"/>
    <w:rsid w:val="001E4B1B"/>
    <w:rsid w:val="001E5DB4"/>
    <w:rsid w:val="001E601E"/>
    <w:rsid w:val="001E645C"/>
    <w:rsid w:val="001E6E68"/>
    <w:rsid w:val="001E709D"/>
    <w:rsid w:val="001E7151"/>
    <w:rsid w:val="001F1144"/>
    <w:rsid w:val="001F138E"/>
    <w:rsid w:val="001F157C"/>
    <w:rsid w:val="001F1A07"/>
    <w:rsid w:val="001F1AE6"/>
    <w:rsid w:val="001F4323"/>
    <w:rsid w:val="001F492A"/>
    <w:rsid w:val="001F497E"/>
    <w:rsid w:val="001F5231"/>
    <w:rsid w:val="001F5A89"/>
    <w:rsid w:val="001F5BA1"/>
    <w:rsid w:val="001F66F1"/>
    <w:rsid w:val="001F6709"/>
    <w:rsid w:val="001F7259"/>
    <w:rsid w:val="001F7C23"/>
    <w:rsid w:val="002004E0"/>
    <w:rsid w:val="0020085F"/>
    <w:rsid w:val="00200C9F"/>
    <w:rsid w:val="002014B5"/>
    <w:rsid w:val="0020153E"/>
    <w:rsid w:val="002033BA"/>
    <w:rsid w:val="00203C31"/>
    <w:rsid w:val="00203FB9"/>
    <w:rsid w:val="00204BA1"/>
    <w:rsid w:val="002055C3"/>
    <w:rsid w:val="00205F78"/>
    <w:rsid w:val="00206524"/>
    <w:rsid w:val="00206BD2"/>
    <w:rsid w:val="0020773F"/>
    <w:rsid w:val="00207DD4"/>
    <w:rsid w:val="00210EA9"/>
    <w:rsid w:val="00211DB8"/>
    <w:rsid w:val="00212476"/>
    <w:rsid w:val="00212E0D"/>
    <w:rsid w:val="00213AD2"/>
    <w:rsid w:val="00213C2D"/>
    <w:rsid w:val="00214C4A"/>
    <w:rsid w:val="00214FC4"/>
    <w:rsid w:val="00215019"/>
    <w:rsid w:val="00215E5A"/>
    <w:rsid w:val="00217167"/>
    <w:rsid w:val="00217465"/>
    <w:rsid w:val="00217F26"/>
    <w:rsid w:val="00217F60"/>
    <w:rsid w:val="002204EA"/>
    <w:rsid w:val="00221182"/>
    <w:rsid w:val="00221920"/>
    <w:rsid w:val="00221B5C"/>
    <w:rsid w:val="00221B77"/>
    <w:rsid w:val="00221DD9"/>
    <w:rsid w:val="00223212"/>
    <w:rsid w:val="00223387"/>
    <w:rsid w:val="002234FD"/>
    <w:rsid w:val="00223E88"/>
    <w:rsid w:val="00224298"/>
    <w:rsid w:val="0022444A"/>
    <w:rsid w:val="002244A3"/>
    <w:rsid w:val="00225A15"/>
    <w:rsid w:val="002269E0"/>
    <w:rsid w:val="00227964"/>
    <w:rsid w:val="00230C60"/>
    <w:rsid w:val="0023168F"/>
    <w:rsid w:val="00232CFE"/>
    <w:rsid w:val="002331A6"/>
    <w:rsid w:val="00233395"/>
    <w:rsid w:val="00234013"/>
    <w:rsid w:val="00234450"/>
    <w:rsid w:val="002351ED"/>
    <w:rsid w:val="00235451"/>
    <w:rsid w:val="0023557C"/>
    <w:rsid w:val="002357B7"/>
    <w:rsid w:val="00235B58"/>
    <w:rsid w:val="00237CB6"/>
    <w:rsid w:val="00237CEB"/>
    <w:rsid w:val="002400C2"/>
    <w:rsid w:val="00240BA7"/>
    <w:rsid w:val="00240E47"/>
    <w:rsid w:val="00240FF8"/>
    <w:rsid w:val="0024102B"/>
    <w:rsid w:val="00241093"/>
    <w:rsid w:val="00241ACB"/>
    <w:rsid w:val="00241F6A"/>
    <w:rsid w:val="00242194"/>
    <w:rsid w:val="00243BBF"/>
    <w:rsid w:val="002446D4"/>
    <w:rsid w:val="00245C2D"/>
    <w:rsid w:val="0024612E"/>
    <w:rsid w:val="00246161"/>
    <w:rsid w:val="00246C43"/>
    <w:rsid w:val="00246D4F"/>
    <w:rsid w:val="00246F9B"/>
    <w:rsid w:val="0024738B"/>
    <w:rsid w:val="00247D7B"/>
    <w:rsid w:val="00250B05"/>
    <w:rsid w:val="00250CB7"/>
    <w:rsid w:val="00250D38"/>
    <w:rsid w:val="002513C4"/>
    <w:rsid w:val="00251634"/>
    <w:rsid w:val="002520B7"/>
    <w:rsid w:val="0025214D"/>
    <w:rsid w:val="00252306"/>
    <w:rsid w:val="00252FF6"/>
    <w:rsid w:val="002532F8"/>
    <w:rsid w:val="00253886"/>
    <w:rsid w:val="00255EAB"/>
    <w:rsid w:val="00257B1E"/>
    <w:rsid w:val="00257E57"/>
    <w:rsid w:val="00260039"/>
    <w:rsid w:val="002605DB"/>
    <w:rsid w:val="00260ADF"/>
    <w:rsid w:val="00260D6D"/>
    <w:rsid w:val="00260EBD"/>
    <w:rsid w:val="0026216C"/>
    <w:rsid w:val="0026219C"/>
    <w:rsid w:val="0026261B"/>
    <w:rsid w:val="00262AFA"/>
    <w:rsid w:val="00263D21"/>
    <w:rsid w:val="00263DB7"/>
    <w:rsid w:val="0026423B"/>
    <w:rsid w:val="002650F7"/>
    <w:rsid w:val="002652AB"/>
    <w:rsid w:val="00265F74"/>
    <w:rsid w:val="002667B0"/>
    <w:rsid w:val="00266E2E"/>
    <w:rsid w:val="00267291"/>
    <w:rsid w:val="0026756D"/>
    <w:rsid w:val="0026783D"/>
    <w:rsid w:val="00267937"/>
    <w:rsid w:val="00270111"/>
    <w:rsid w:val="002703E7"/>
    <w:rsid w:val="00270F0A"/>
    <w:rsid w:val="00271AD5"/>
    <w:rsid w:val="002727A3"/>
    <w:rsid w:val="00272C93"/>
    <w:rsid w:val="00273201"/>
    <w:rsid w:val="00273433"/>
    <w:rsid w:val="00273488"/>
    <w:rsid w:val="0027397A"/>
    <w:rsid w:val="00273A47"/>
    <w:rsid w:val="002742A5"/>
    <w:rsid w:val="002743E4"/>
    <w:rsid w:val="00274973"/>
    <w:rsid w:val="0027507A"/>
    <w:rsid w:val="00275168"/>
    <w:rsid w:val="002754F2"/>
    <w:rsid w:val="002755C9"/>
    <w:rsid w:val="00275707"/>
    <w:rsid w:val="002758BB"/>
    <w:rsid w:val="00275B3F"/>
    <w:rsid w:val="0027616C"/>
    <w:rsid w:val="00276DD4"/>
    <w:rsid w:val="0027757E"/>
    <w:rsid w:val="002776FF"/>
    <w:rsid w:val="00280065"/>
    <w:rsid w:val="002803DA"/>
    <w:rsid w:val="00280F9F"/>
    <w:rsid w:val="002810F3"/>
    <w:rsid w:val="00282256"/>
    <w:rsid w:val="00282C98"/>
    <w:rsid w:val="002839DD"/>
    <w:rsid w:val="00283A6D"/>
    <w:rsid w:val="00283EC4"/>
    <w:rsid w:val="002844AB"/>
    <w:rsid w:val="002847D7"/>
    <w:rsid w:val="00284E88"/>
    <w:rsid w:val="00286372"/>
    <w:rsid w:val="00286421"/>
    <w:rsid w:val="002869CB"/>
    <w:rsid w:val="00287AE1"/>
    <w:rsid w:val="00287F25"/>
    <w:rsid w:val="00290302"/>
    <w:rsid w:val="002903B0"/>
    <w:rsid w:val="0029044E"/>
    <w:rsid w:val="002908B2"/>
    <w:rsid w:val="00290C3B"/>
    <w:rsid w:val="002910BA"/>
    <w:rsid w:val="00291587"/>
    <w:rsid w:val="00291F3D"/>
    <w:rsid w:val="00291F43"/>
    <w:rsid w:val="0029221B"/>
    <w:rsid w:val="002925C0"/>
    <w:rsid w:val="002926FC"/>
    <w:rsid w:val="0029277E"/>
    <w:rsid w:val="002935CE"/>
    <w:rsid w:val="00293DED"/>
    <w:rsid w:val="00295640"/>
    <w:rsid w:val="00295F4E"/>
    <w:rsid w:val="002964CF"/>
    <w:rsid w:val="00296A99"/>
    <w:rsid w:val="00297805"/>
    <w:rsid w:val="00297918"/>
    <w:rsid w:val="002A05CF"/>
    <w:rsid w:val="002A06C1"/>
    <w:rsid w:val="002A0D9D"/>
    <w:rsid w:val="002A0F5C"/>
    <w:rsid w:val="002A250D"/>
    <w:rsid w:val="002A2A80"/>
    <w:rsid w:val="002A2DD4"/>
    <w:rsid w:val="002A2F54"/>
    <w:rsid w:val="002A3F7D"/>
    <w:rsid w:val="002A46D7"/>
    <w:rsid w:val="002A5A72"/>
    <w:rsid w:val="002A658C"/>
    <w:rsid w:val="002A6BAF"/>
    <w:rsid w:val="002A6D57"/>
    <w:rsid w:val="002A71E9"/>
    <w:rsid w:val="002A74D2"/>
    <w:rsid w:val="002A77A8"/>
    <w:rsid w:val="002A7BED"/>
    <w:rsid w:val="002A7D5D"/>
    <w:rsid w:val="002B00AC"/>
    <w:rsid w:val="002B12A3"/>
    <w:rsid w:val="002B2A24"/>
    <w:rsid w:val="002B3E46"/>
    <w:rsid w:val="002B434B"/>
    <w:rsid w:val="002B48EE"/>
    <w:rsid w:val="002B4F73"/>
    <w:rsid w:val="002B5290"/>
    <w:rsid w:val="002B5B72"/>
    <w:rsid w:val="002B5E2E"/>
    <w:rsid w:val="002B6367"/>
    <w:rsid w:val="002B7459"/>
    <w:rsid w:val="002B7706"/>
    <w:rsid w:val="002B7A17"/>
    <w:rsid w:val="002C05C9"/>
    <w:rsid w:val="002C153E"/>
    <w:rsid w:val="002C16C9"/>
    <w:rsid w:val="002C1889"/>
    <w:rsid w:val="002C2272"/>
    <w:rsid w:val="002C3133"/>
    <w:rsid w:val="002C325D"/>
    <w:rsid w:val="002C33D8"/>
    <w:rsid w:val="002C3925"/>
    <w:rsid w:val="002C3CBB"/>
    <w:rsid w:val="002C4885"/>
    <w:rsid w:val="002C4E3C"/>
    <w:rsid w:val="002C5A1F"/>
    <w:rsid w:val="002C6334"/>
    <w:rsid w:val="002C65C3"/>
    <w:rsid w:val="002C67B5"/>
    <w:rsid w:val="002C69A4"/>
    <w:rsid w:val="002C6E16"/>
    <w:rsid w:val="002C75C3"/>
    <w:rsid w:val="002C787C"/>
    <w:rsid w:val="002D213B"/>
    <w:rsid w:val="002D27DB"/>
    <w:rsid w:val="002D2816"/>
    <w:rsid w:val="002D33F6"/>
    <w:rsid w:val="002D3857"/>
    <w:rsid w:val="002D4631"/>
    <w:rsid w:val="002D4818"/>
    <w:rsid w:val="002D4D99"/>
    <w:rsid w:val="002D6A7E"/>
    <w:rsid w:val="002D707B"/>
    <w:rsid w:val="002D75C4"/>
    <w:rsid w:val="002D78FF"/>
    <w:rsid w:val="002D7C5F"/>
    <w:rsid w:val="002D7D01"/>
    <w:rsid w:val="002E1374"/>
    <w:rsid w:val="002E17C3"/>
    <w:rsid w:val="002E23AA"/>
    <w:rsid w:val="002E24E2"/>
    <w:rsid w:val="002E2C96"/>
    <w:rsid w:val="002E321E"/>
    <w:rsid w:val="002E354C"/>
    <w:rsid w:val="002E37E9"/>
    <w:rsid w:val="002E3B92"/>
    <w:rsid w:val="002E465D"/>
    <w:rsid w:val="002E47F9"/>
    <w:rsid w:val="002E5284"/>
    <w:rsid w:val="002E535E"/>
    <w:rsid w:val="002E5C07"/>
    <w:rsid w:val="002E5EEF"/>
    <w:rsid w:val="002E6A44"/>
    <w:rsid w:val="002E6CCA"/>
    <w:rsid w:val="002E7BB4"/>
    <w:rsid w:val="002F0157"/>
    <w:rsid w:val="002F0534"/>
    <w:rsid w:val="002F070F"/>
    <w:rsid w:val="002F095A"/>
    <w:rsid w:val="002F0DFC"/>
    <w:rsid w:val="002F172A"/>
    <w:rsid w:val="002F2398"/>
    <w:rsid w:val="002F26CE"/>
    <w:rsid w:val="002F291C"/>
    <w:rsid w:val="002F2CC0"/>
    <w:rsid w:val="002F2D08"/>
    <w:rsid w:val="002F2D75"/>
    <w:rsid w:val="002F2E90"/>
    <w:rsid w:val="002F33FF"/>
    <w:rsid w:val="002F4413"/>
    <w:rsid w:val="002F5190"/>
    <w:rsid w:val="002F61B7"/>
    <w:rsid w:val="002F650B"/>
    <w:rsid w:val="002F656E"/>
    <w:rsid w:val="002F6920"/>
    <w:rsid w:val="002F6A85"/>
    <w:rsid w:val="002F6D45"/>
    <w:rsid w:val="002F711A"/>
    <w:rsid w:val="002F72FF"/>
    <w:rsid w:val="002F7939"/>
    <w:rsid w:val="002F7B41"/>
    <w:rsid w:val="00300EC3"/>
    <w:rsid w:val="00302004"/>
    <w:rsid w:val="00302575"/>
    <w:rsid w:val="00302B29"/>
    <w:rsid w:val="0030309E"/>
    <w:rsid w:val="00304EB4"/>
    <w:rsid w:val="003056D7"/>
    <w:rsid w:val="003057C6"/>
    <w:rsid w:val="00305FF8"/>
    <w:rsid w:val="00306C63"/>
    <w:rsid w:val="003078AE"/>
    <w:rsid w:val="00307D01"/>
    <w:rsid w:val="0031003F"/>
    <w:rsid w:val="00310373"/>
    <w:rsid w:val="00310625"/>
    <w:rsid w:val="003115EC"/>
    <w:rsid w:val="00311688"/>
    <w:rsid w:val="00311AAA"/>
    <w:rsid w:val="00311CD0"/>
    <w:rsid w:val="003139A8"/>
    <w:rsid w:val="00313E1F"/>
    <w:rsid w:val="00313EEC"/>
    <w:rsid w:val="00314718"/>
    <w:rsid w:val="00314E1A"/>
    <w:rsid w:val="00315BA7"/>
    <w:rsid w:val="00315CF6"/>
    <w:rsid w:val="00315D0D"/>
    <w:rsid w:val="00316539"/>
    <w:rsid w:val="00316A46"/>
    <w:rsid w:val="00316B96"/>
    <w:rsid w:val="00316CED"/>
    <w:rsid w:val="0031706E"/>
    <w:rsid w:val="0031735C"/>
    <w:rsid w:val="003176BE"/>
    <w:rsid w:val="00317740"/>
    <w:rsid w:val="003179D0"/>
    <w:rsid w:val="00320550"/>
    <w:rsid w:val="00320692"/>
    <w:rsid w:val="003207FB"/>
    <w:rsid w:val="00320AB0"/>
    <w:rsid w:val="00320B4E"/>
    <w:rsid w:val="00320CE7"/>
    <w:rsid w:val="0032108A"/>
    <w:rsid w:val="003211C5"/>
    <w:rsid w:val="003216C3"/>
    <w:rsid w:val="003223B5"/>
    <w:rsid w:val="003227CC"/>
    <w:rsid w:val="00322D2B"/>
    <w:rsid w:val="0032305F"/>
    <w:rsid w:val="00324664"/>
    <w:rsid w:val="00325C9B"/>
    <w:rsid w:val="00325EC5"/>
    <w:rsid w:val="003272C5"/>
    <w:rsid w:val="00327A4E"/>
    <w:rsid w:val="00330580"/>
    <w:rsid w:val="00330CDE"/>
    <w:rsid w:val="00332BDD"/>
    <w:rsid w:val="00332C18"/>
    <w:rsid w:val="00332EBF"/>
    <w:rsid w:val="003334A8"/>
    <w:rsid w:val="00333533"/>
    <w:rsid w:val="00333581"/>
    <w:rsid w:val="00334D43"/>
    <w:rsid w:val="00334EB5"/>
    <w:rsid w:val="0033525C"/>
    <w:rsid w:val="00335D5D"/>
    <w:rsid w:val="00335FC2"/>
    <w:rsid w:val="003364FE"/>
    <w:rsid w:val="00337F26"/>
    <w:rsid w:val="00340077"/>
    <w:rsid w:val="0034018C"/>
    <w:rsid w:val="003407B7"/>
    <w:rsid w:val="0034113E"/>
    <w:rsid w:val="00341185"/>
    <w:rsid w:val="00341FED"/>
    <w:rsid w:val="00343D3D"/>
    <w:rsid w:val="00343FB8"/>
    <w:rsid w:val="00344B8A"/>
    <w:rsid w:val="00344C92"/>
    <w:rsid w:val="00344E8B"/>
    <w:rsid w:val="00345011"/>
    <w:rsid w:val="0034536C"/>
    <w:rsid w:val="0034599D"/>
    <w:rsid w:val="00345A7D"/>
    <w:rsid w:val="00345CEE"/>
    <w:rsid w:val="00345D08"/>
    <w:rsid w:val="00346247"/>
    <w:rsid w:val="003463AE"/>
    <w:rsid w:val="00346571"/>
    <w:rsid w:val="003465CE"/>
    <w:rsid w:val="003471F8"/>
    <w:rsid w:val="00347367"/>
    <w:rsid w:val="003475A9"/>
    <w:rsid w:val="00347A14"/>
    <w:rsid w:val="00347C7A"/>
    <w:rsid w:val="0035074F"/>
    <w:rsid w:val="00350869"/>
    <w:rsid w:val="00350DE8"/>
    <w:rsid w:val="00350E12"/>
    <w:rsid w:val="00350E42"/>
    <w:rsid w:val="00351788"/>
    <w:rsid w:val="003526F7"/>
    <w:rsid w:val="00352A6D"/>
    <w:rsid w:val="00352A9D"/>
    <w:rsid w:val="00353609"/>
    <w:rsid w:val="00353E67"/>
    <w:rsid w:val="0035461D"/>
    <w:rsid w:val="003552D7"/>
    <w:rsid w:val="00355867"/>
    <w:rsid w:val="00355E0A"/>
    <w:rsid w:val="00355FA9"/>
    <w:rsid w:val="00356FD6"/>
    <w:rsid w:val="003576E4"/>
    <w:rsid w:val="0036001A"/>
    <w:rsid w:val="00361704"/>
    <w:rsid w:val="00361CDE"/>
    <w:rsid w:val="0036223E"/>
    <w:rsid w:val="003624D6"/>
    <w:rsid w:val="00362B7E"/>
    <w:rsid w:val="00362BC4"/>
    <w:rsid w:val="00362E24"/>
    <w:rsid w:val="00362E77"/>
    <w:rsid w:val="003631DB"/>
    <w:rsid w:val="00363BB5"/>
    <w:rsid w:val="00364249"/>
    <w:rsid w:val="003653FF"/>
    <w:rsid w:val="00365EE2"/>
    <w:rsid w:val="00366E02"/>
    <w:rsid w:val="00367472"/>
    <w:rsid w:val="0037020F"/>
    <w:rsid w:val="003707E2"/>
    <w:rsid w:val="0037092A"/>
    <w:rsid w:val="003709A5"/>
    <w:rsid w:val="00370D6A"/>
    <w:rsid w:val="00370E0C"/>
    <w:rsid w:val="003718B9"/>
    <w:rsid w:val="00372E3E"/>
    <w:rsid w:val="0037329F"/>
    <w:rsid w:val="00373999"/>
    <w:rsid w:val="00373C83"/>
    <w:rsid w:val="00373F54"/>
    <w:rsid w:val="003748D7"/>
    <w:rsid w:val="00374D5E"/>
    <w:rsid w:val="0037602E"/>
    <w:rsid w:val="003773C3"/>
    <w:rsid w:val="00377584"/>
    <w:rsid w:val="0037760F"/>
    <w:rsid w:val="00377907"/>
    <w:rsid w:val="00377995"/>
    <w:rsid w:val="0038064D"/>
    <w:rsid w:val="00380C98"/>
    <w:rsid w:val="00381846"/>
    <w:rsid w:val="00381B40"/>
    <w:rsid w:val="00382146"/>
    <w:rsid w:val="00382B57"/>
    <w:rsid w:val="00383382"/>
    <w:rsid w:val="0038369C"/>
    <w:rsid w:val="00383CF2"/>
    <w:rsid w:val="00383DF2"/>
    <w:rsid w:val="003840F9"/>
    <w:rsid w:val="0038437C"/>
    <w:rsid w:val="00384C9C"/>
    <w:rsid w:val="00386C7A"/>
    <w:rsid w:val="00387652"/>
    <w:rsid w:val="003905A1"/>
    <w:rsid w:val="00390BF8"/>
    <w:rsid w:val="003916D9"/>
    <w:rsid w:val="003918CF"/>
    <w:rsid w:val="00391AD8"/>
    <w:rsid w:val="00391C00"/>
    <w:rsid w:val="00392D09"/>
    <w:rsid w:val="00393AB0"/>
    <w:rsid w:val="00394BA2"/>
    <w:rsid w:val="003951DB"/>
    <w:rsid w:val="00395560"/>
    <w:rsid w:val="00395B38"/>
    <w:rsid w:val="00395CDC"/>
    <w:rsid w:val="0039672C"/>
    <w:rsid w:val="00396ABE"/>
    <w:rsid w:val="003973FF"/>
    <w:rsid w:val="003974E6"/>
    <w:rsid w:val="00397CF6"/>
    <w:rsid w:val="00397FA8"/>
    <w:rsid w:val="003A0DD8"/>
    <w:rsid w:val="003A0E3C"/>
    <w:rsid w:val="003A14F4"/>
    <w:rsid w:val="003A1DAD"/>
    <w:rsid w:val="003A23CC"/>
    <w:rsid w:val="003A2757"/>
    <w:rsid w:val="003A2AB2"/>
    <w:rsid w:val="003A384B"/>
    <w:rsid w:val="003A4187"/>
    <w:rsid w:val="003A4326"/>
    <w:rsid w:val="003A44B0"/>
    <w:rsid w:val="003A47C9"/>
    <w:rsid w:val="003A48F7"/>
    <w:rsid w:val="003A5E70"/>
    <w:rsid w:val="003A5E9E"/>
    <w:rsid w:val="003A6E25"/>
    <w:rsid w:val="003A6FD2"/>
    <w:rsid w:val="003A7F3B"/>
    <w:rsid w:val="003B012C"/>
    <w:rsid w:val="003B0D22"/>
    <w:rsid w:val="003B136E"/>
    <w:rsid w:val="003B1EB2"/>
    <w:rsid w:val="003B2B31"/>
    <w:rsid w:val="003B2F82"/>
    <w:rsid w:val="003B3335"/>
    <w:rsid w:val="003B353F"/>
    <w:rsid w:val="003B3965"/>
    <w:rsid w:val="003B439A"/>
    <w:rsid w:val="003B47CE"/>
    <w:rsid w:val="003B48F4"/>
    <w:rsid w:val="003B50E0"/>
    <w:rsid w:val="003B62D4"/>
    <w:rsid w:val="003B6C19"/>
    <w:rsid w:val="003B6FBF"/>
    <w:rsid w:val="003B74EA"/>
    <w:rsid w:val="003B7777"/>
    <w:rsid w:val="003B793B"/>
    <w:rsid w:val="003B7AB6"/>
    <w:rsid w:val="003C0145"/>
    <w:rsid w:val="003C132E"/>
    <w:rsid w:val="003C266C"/>
    <w:rsid w:val="003C2FA4"/>
    <w:rsid w:val="003C3F75"/>
    <w:rsid w:val="003C4D9C"/>
    <w:rsid w:val="003C549E"/>
    <w:rsid w:val="003C5C24"/>
    <w:rsid w:val="003C666F"/>
    <w:rsid w:val="003C6DE9"/>
    <w:rsid w:val="003C733C"/>
    <w:rsid w:val="003C78AD"/>
    <w:rsid w:val="003C7C65"/>
    <w:rsid w:val="003C7E8F"/>
    <w:rsid w:val="003D061F"/>
    <w:rsid w:val="003D2133"/>
    <w:rsid w:val="003D2F91"/>
    <w:rsid w:val="003D3212"/>
    <w:rsid w:val="003D39DF"/>
    <w:rsid w:val="003D3E34"/>
    <w:rsid w:val="003D4334"/>
    <w:rsid w:val="003D5629"/>
    <w:rsid w:val="003D596B"/>
    <w:rsid w:val="003D5BFA"/>
    <w:rsid w:val="003D6A68"/>
    <w:rsid w:val="003D6B19"/>
    <w:rsid w:val="003D6B27"/>
    <w:rsid w:val="003D6D2E"/>
    <w:rsid w:val="003D6E9C"/>
    <w:rsid w:val="003D7AAC"/>
    <w:rsid w:val="003E0299"/>
    <w:rsid w:val="003E0310"/>
    <w:rsid w:val="003E072E"/>
    <w:rsid w:val="003E0749"/>
    <w:rsid w:val="003E0BB4"/>
    <w:rsid w:val="003E16AB"/>
    <w:rsid w:val="003E1A4A"/>
    <w:rsid w:val="003E1B4E"/>
    <w:rsid w:val="003E1F12"/>
    <w:rsid w:val="003E20B6"/>
    <w:rsid w:val="003E2F70"/>
    <w:rsid w:val="003E3CB9"/>
    <w:rsid w:val="003E47C1"/>
    <w:rsid w:val="003E4AE0"/>
    <w:rsid w:val="003E50F4"/>
    <w:rsid w:val="003E5538"/>
    <w:rsid w:val="003E5761"/>
    <w:rsid w:val="003E6F52"/>
    <w:rsid w:val="003E7B41"/>
    <w:rsid w:val="003E7FCC"/>
    <w:rsid w:val="003F09DF"/>
    <w:rsid w:val="003F0A9F"/>
    <w:rsid w:val="003F0BE3"/>
    <w:rsid w:val="003F3452"/>
    <w:rsid w:val="003F3464"/>
    <w:rsid w:val="003F37D8"/>
    <w:rsid w:val="003F38EC"/>
    <w:rsid w:val="003F5368"/>
    <w:rsid w:val="003F5F3C"/>
    <w:rsid w:val="003F6212"/>
    <w:rsid w:val="003F6E26"/>
    <w:rsid w:val="00400476"/>
    <w:rsid w:val="0040093F"/>
    <w:rsid w:val="00401869"/>
    <w:rsid w:val="00401B39"/>
    <w:rsid w:val="004020AC"/>
    <w:rsid w:val="0040270C"/>
    <w:rsid w:val="004027A3"/>
    <w:rsid w:val="00402C61"/>
    <w:rsid w:val="004034F4"/>
    <w:rsid w:val="004035D4"/>
    <w:rsid w:val="0040397C"/>
    <w:rsid w:val="00403D32"/>
    <w:rsid w:val="0040412D"/>
    <w:rsid w:val="00404255"/>
    <w:rsid w:val="00404D3A"/>
    <w:rsid w:val="0040577E"/>
    <w:rsid w:val="00405923"/>
    <w:rsid w:val="00405CBB"/>
    <w:rsid w:val="0040629F"/>
    <w:rsid w:val="0040666E"/>
    <w:rsid w:val="00406C91"/>
    <w:rsid w:val="00407153"/>
    <w:rsid w:val="00407549"/>
    <w:rsid w:val="0040792F"/>
    <w:rsid w:val="00407EC4"/>
    <w:rsid w:val="00410094"/>
    <w:rsid w:val="004103E9"/>
    <w:rsid w:val="00410AC5"/>
    <w:rsid w:val="0041118D"/>
    <w:rsid w:val="00411555"/>
    <w:rsid w:val="0041195C"/>
    <w:rsid w:val="00411D4B"/>
    <w:rsid w:val="00411F9B"/>
    <w:rsid w:val="004128FF"/>
    <w:rsid w:val="004130DF"/>
    <w:rsid w:val="00416E9F"/>
    <w:rsid w:val="00417363"/>
    <w:rsid w:val="004205F2"/>
    <w:rsid w:val="00420880"/>
    <w:rsid w:val="00420EE4"/>
    <w:rsid w:val="00420F28"/>
    <w:rsid w:val="0042149A"/>
    <w:rsid w:val="004215A2"/>
    <w:rsid w:val="00421739"/>
    <w:rsid w:val="0042257E"/>
    <w:rsid w:val="00422AFF"/>
    <w:rsid w:val="00423051"/>
    <w:rsid w:val="0042328D"/>
    <w:rsid w:val="00423BC1"/>
    <w:rsid w:val="00423D84"/>
    <w:rsid w:val="00423E3A"/>
    <w:rsid w:val="0042495A"/>
    <w:rsid w:val="00424B99"/>
    <w:rsid w:val="00425307"/>
    <w:rsid w:val="00425CE4"/>
    <w:rsid w:val="00426505"/>
    <w:rsid w:val="00426A98"/>
    <w:rsid w:val="004273D1"/>
    <w:rsid w:val="004277CE"/>
    <w:rsid w:val="004305D3"/>
    <w:rsid w:val="00433477"/>
    <w:rsid w:val="004339C5"/>
    <w:rsid w:val="00433C21"/>
    <w:rsid w:val="004345F2"/>
    <w:rsid w:val="0043466D"/>
    <w:rsid w:val="0043522E"/>
    <w:rsid w:val="00435635"/>
    <w:rsid w:val="004362AB"/>
    <w:rsid w:val="004365E4"/>
    <w:rsid w:val="00436693"/>
    <w:rsid w:val="004366A9"/>
    <w:rsid w:val="00436935"/>
    <w:rsid w:val="00436C77"/>
    <w:rsid w:val="0043700E"/>
    <w:rsid w:val="00437730"/>
    <w:rsid w:val="00437CC4"/>
    <w:rsid w:val="00441B2B"/>
    <w:rsid w:val="00441DA2"/>
    <w:rsid w:val="004428A3"/>
    <w:rsid w:val="00443018"/>
    <w:rsid w:val="0044321F"/>
    <w:rsid w:val="00443407"/>
    <w:rsid w:val="00444244"/>
    <w:rsid w:val="00445023"/>
    <w:rsid w:val="00445044"/>
    <w:rsid w:val="00445354"/>
    <w:rsid w:val="00445611"/>
    <w:rsid w:val="004464E3"/>
    <w:rsid w:val="00446A57"/>
    <w:rsid w:val="00447B93"/>
    <w:rsid w:val="0045052F"/>
    <w:rsid w:val="004511EA"/>
    <w:rsid w:val="00451266"/>
    <w:rsid w:val="00451931"/>
    <w:rsid w:val="00453122"/>
    <w:rsid w:val="00453B5C"/>
    <w:rsid w:val="00454506"/>
    <w:rsid w:val="00455113"/>
    <w:rsid w:val="0045642A"/>
    <w:rsid w:val="00456622"/>
    <w:rsid w:val="004567B4"/>
    <w:rsid w:val="00456CA1"/>
    <w:rsid w:val="00456CAE"/>
    <w:rsid w:val="004570D1"/>
    <w:rsid w:val="00457482"/>
    <w:rsid w:val="004574DF"/>
    <w:rsid w:val="004574FF"/>
    <w:rsid w:val="00457B3F"/>
    <w:rsid w:val="00460867"/>
    <w:rsid w:val="00460E3A"/>
    <w:rsid w:val="00460F41"/>
    <w:rsid w:val="0046161E"/>
    <w:rsid w:val="00461698"/>
    <w:rsid w:val="00461912"/>
    <w:rsid w:val="00462890"/>
    <w:rsid w:val="004629D4"/>
    <w:rsid w:val="00462CDD"/>
    <w:rsid w:val="004655C7"/>
    <w:rsid w:val="00465B72"/>
    <w:rsid w:val="00465CEA"/>
    <w:rsid w:val="004665F7"/>
    <w:rsid w:val="004665FB"/>
    <w:rsid w:val="00467988"/>
    <w:rsid w:val="00467999"/>
    <w:rsid w:val="00470383"/>
    <w:rsid w:val="00470783"/>
    <w:rsid w:val="004707F0"/>
    <w:rsid w:val="00470B79"/>
    <w:rsid w:val="00470C4E"/>
    <w:rsid w:val="0047123A"/>
    <w:rsid w:val="004717DF"/>
    <w:rsid w:val="00472E95"/>
    <w:rsid w:val="004731D8"/>
    <w:rsid w:val="004737F5"/>
    <w:rsid w:val="0047383D"/>
    <w:rsid w:val="004745AB"/>
    <w:rsid w:val="00474A07"/>
    <w:rsid w:val="00474EB5"/>
    <w:rsid w:val="00475150"/>
    <w:rsid w:val="00475A5B"/>
    <w:rsid w:val="00475B99"/>
    <w:rsid w:val="0047638D"/>
    <w:rsid w:val="00476496"/>
    <w:rsid w:val="004773AE"/>
    <w:rsid w:val="0047772B"/>
    <w:rsid w:val="00481C80"/>
    <w:rsid w:val="00482789"/>
    <w:rsid w:val="00482FC4"/>
    <w:rsid w:val="004836F2"/>
    <w:rsid w:val="00484E6B"/>
    <w:rsid w:val="00485C04"/>
    <w:rsid w:val="0048623E"/>
    <w:rsid w:val="004865BF"/>
    <w:rsid w:val="00486D2D"/>
    <w:rsid w:val="004878FE"/>
    <w:rsid w:val="00487A7F"/>
    <w:rsid w:val="00487FCD"/>
    <w:rsid w:val="004905FD"/>
    <w:rsid w:val="00491780"/>
    <w:rsid w:val="004926CF"/>
    <w:rsid w:val="00492703"/>
    <w:rsid w:val="0049273B"/>
    <w:rsid w:val="004929EF"/>
    <w:rsid w:val="004943DA"/>
    <w:rsid w:val="004955E6"/>
    <w:rsid w:val="00495EB1"/>
    <w:rsid w:val="00496173"/>
    <w:rsid w:val="004A0BA8"/>
    <w:rsid w:val="004A0BAF"/>
    <w:rsid w:val="004A1713"/>
    <w:rsid w:val="004A18A7"/>
    <w:rsid w:val="004A23B5"/>
    <w:rsid w:val="004A2F2D"/>
    <w:rsid w:val="004A36DD"/>
    <w:rsid w:val="004A4183"/>
    <w:rsid w:val="004A46C3"/>
    <w:rsid w:val="004A46D5"/>
    <w:rsid w:val="004A48DB"/>
    <w:rsid w:val="004A4D48"/>
    <w:rsid w:val="004A56B0"/>
    <w:rsid w:val="004A58D6"/>
    <w:rsid w:val="004A620F"/>
    <w:rsid w:val="004A6F42"/>
    <w:rsid w:val="004A7C07"/>
    <w:rsid w:val="004B0262"/>
    <w:rsid w:val="004B08FB"/>
    <w:rsid w:val="004B0A79"/>
    <w:rsid w:val="004B11D4"/>
    <w:rsid w:val="004B2245"/>
    <w:rsid w:val="004B228D"/>
    <w:rsid w:val="004B246F"/>
    <w:rsid w:val="004B30A2"/>
    <w:rsid w:val="004B31DD"/>
    <w:rsid w:val="004B3346"/>
    <w:rsid w:val="004B4B6D"/>
    <w:rsid w:val="004B52DE"/>
    <w:rsid w:val="004B5AD0"/>
    <w:rsid w:val="004B6B95"/>
    <w:rsid w:val="004B6CCD"/>
    <w:rsid w:val="004B702F"/>
    <w:rsid w:val="004B777D"/>
    <w:rsid w:val="004B77BE"/>
    <w:rsid w:val="004B77CB"/>
    <w:rsid w:val="004C0881"/>
    <w:rsid w:val="004C11D3"/>
    <w:rsid w:val="004C1DC2"/>
    <w:rsid w:val="004C1F30"/>
    <w:rsid w:val="004C2D86"/>
    <w:rsid w:val="004C3EA2"/>
    <w:rsid w:val="004C4273"/>
    <w:rsid w:val="004C5B35"/>
    <w:rsid w:val="004C64D5"/>
    <w:rsid w:val="004C6C7B"/>
    <w:rsid w:val="004C6D55"/>
    <w:rsid w:val="004C6F74"/>
    <w:rsid w:val="004C7244"/>
    <w:rsid w:val="004C747A"/>
    <w:rsid w:val="004C77FB"/>
    <w:rsid w:val="004D0232"/>
    <w:rsid w:val="004D02B9"/>
    <w:rsid w:val="004D0F0D"/>
    <w:rsid w:val="004D2325"/>
    <w:rsid w:val="004D2970"/>
    <w:rsid w:val="004D2BE7"/>
    <w:rsid w:val="004D3785"/>
    <w:rsid w:val="004D41F5"/>
    <w:rsid w:val="004D46CB"/>
    <w:rsid w:val="004D4A73"/>
    <w:rsid w:val="004D56B4"/>
    <w:rsid w:val="004D57AA"/>
    <w:rsid w:val="004D57F1"/>
    <w:rsid w:val="004D5EC7"/>
    <w:rsid w:val="004D686A"/>
    <w:rsid w:val="004E0490"/>
    <w:rsid w:val="004E0593"/>
    <w:rsid w:val="004E05F4"/>
    <w:rsid w:val="004E0DCD"/>
    <w:rsid w:val="004E1127"/>
    <w:rsid w:val="004E134F"/>
    <w:rsid w:val="004E1769"/>
    <w:rsid w:val="004E19D1"/>
    <w:rsid w:val="004E27AC"/>
    <w:rsid w:val="004E33C4"/>
    <w:rsid w:val="004E3FD1"/>
    <w:rsid w:val="004E40E9"/>
    <w:rsid w:val="004E65C9"/>
    <w:rsid w:val="004E67CE"/>
    <w:rsid w:val="004E6F4F"/>
    <w:rsid w:val="004E720F"/>
    <w:rsid w:val="004E74FA"/>
    <w:rsid w:val="004E75E9"/>
    <w:rsid w:val="004E78F0"/>
    <w:rsid w:val="004E7CDC"/>
    <w:rsid w:val="004F1530"/>
    <w:rsid w:val="004F1AE0"/>
    <w:rsid w:val="004F1EAF"/>
    <w:rsid w:val="004F2235"/>
    <w:rsid w:val="004F2367"/>
    <w:rsid w:val="004F2EF7"/>
    <w:rsid w:val="004F34B1"/>
    <w:rsid w:val="004F3779"/>
    <w:rsid w:val="004F3958"/>
    <w:rsid w:val="004F4565"/>
    <w:rsid w:val="004F5957"/>
    <w:rsid w:val="004F5BE4"/>
    <w:rsid w:val="004F609C"/>
    <w:rsid w:val="004F6D1E"/>
    <w:rsid w:val="00500F77"/>
    <w:rsid w:val="00501885"/>
    <w:rsid w:val="0050239A"/>
    <w:rsid w:val="005028A6"/>
    <w:rsid w:val="00502F5C"/>
    <w:rsid w:val="00503345"/>
    <w:rsid w:val="005036BF"/>
    <w:rsid w:val="00503D91"/>
    <w:rsid w:val="00505162"/>
    <w:rsid w:val="00505283"/>
    <w:rsid w:val="0050548E"/>
    <w:rsid w:val="005057F2"/>
    <w:rsid w:val="00506060"/>
    <w:rsid w:val="00506692"/>
    <w:rsid w:val="005067F8"/>
    <w:rsid w:val="0050685F"/>
    <w:rsid w:val="00506E66"/>
    <w:rsid w:val="005078A0"/>
    <w:rsid w:val="0051005C"/>
    <w:rsid w:val="005103B3"/>
    <w:rsid w:val="00511250"/>
    <w:rsid w:val="00511426"/>
    <w:rsid w:val="00511684"/>
    <w:rsid w:val="00511A7A"/>
    <w:rsid w:val="00513667"/>
    <w:rsid w:val="005138C8"/>
    <w:rsid w:val="005139D2"/>
    <w:rsid w:val="00513BD5"/>
    <w:rsid w:val="005155A7"/>
    <w:rsid w:val="00515E25"/>
    <w:rsid w:val="0051626E"/>
    <w:rsid w:val="005166C7"/>
    <w:rsid w:val="00520397"/>
    <w:rsid w:val="00520A31"/>
    <w:rsid w:val="00521746"/>
    <w:rsid w:val="00521CCB"/>
    <w:rsid w:val="00522208"/>
    <w:rsid w:val="0052268A"/>
    <w:rsid w:val="00522DC0"/>
    <w:rsid w:val="00523257"/>
    <w:rsid w:val="00523437"/>
    <w:rsid w:val="005236BF"/>
    <w:rsid w:val="00523A57"/>
    <w:rsid w:val="00524384"/>
    <w:rsid w:val="00524593"/>
    <w:rsid w:val="00524B92"/>
    <w:rsid w:val="00525731"/>
    <w:rsid w:val="00525C0F"/>
    <w:rsid w:val="005263C1"/>
    <w:rsid w:val="00526E93"/>
    <w:rsid w:val="00526E9E"/>
    <w:rsid w:val="00527081"/>
    <w:rsid w:val="0052721D"/>
    <w:rsid w:val="005274B4"/>
    <w:rsid w:val="0052758D"/>
    <w:rsid w:val="0052796B"/>
    <w:rsid w:val="005300E0"/>
    <w:rsid w:val="00530548"/>
    <w:rsid w:val="00530CF7"/>
    <w:rsid w:val="00531B6E"/>
    <w:rsid w:val="00531E67"/>
    <w:rsid w:val="0053235C"/>
    <w:rsid w:val="00533742"/>
    <w:rsid w:val="00534105"/>
    <w:rsid w:val="00535374"/>
    <w:rsid w:val="005353DF"/>
    <w:rsid w:val="005354E2"/>
    <w:rsid w:val="00535DE7"/>
    <w:rsid w:val="00536733"/>
    <w:rsid w:val="00537485"/>
    <w:rsid w:val="0053769E"/>
    <w:rsid w:val="00537C9C"/>
    <w:rsid w:val="00537EB1"/>
    <w:rsid w:val="00540B10"/>
    <w:rsid w:val="00540FD5"/>
    <w:rsid w:val="00541204"/>
    <w:rsid w:val="00542250"/>
    <w:rsid w:val="0054257D"/>
    <w:rsid w:val="0054262B"/>
    <w:rsid w:val="00542875"/>
    <w:rsid w:val="00543329"/>
    <w:rsid w:val="005439D7"/>
    <w:rsid w:val="00543A18"/>
    <w:rsid w:val="0054418D"/>
    <w:rsid w:val="00544570"/>
    <w:rsid w:val="005446B8"/>
    <w:rsid w:val="00544BA6"/>
    <w:rsid w:val="00544FB9"/>
    <w:rsid w:val="005453FD"/>
    <w:rsid w:val="0054585F"/>
    <w:rsid w:val="005469AA"/>
    <w:rsid w:val="00546F4A"/>
    <w:rsid w:val="00550395"/>
    <w:rsid w:val="0055045F"/>
    <w:rsid w:val="00550BAF"/>
    <w:rsid w:val="00550F71"/>
    <w:rsid w:val="00551113"/>
    <w:rsid w:val="005511CD"/>
    <w:rsid w:val="005519A2"/>
    <w:rsid w:val="00552249"/>
    <w:rsid w:val="005523CD"/>
    <w:rsid w:val="0055283A"/>
    <w:rsid w:val="00553831"/>
    <w:rsid w:val="00553976"/>
    <w:rsid w:val="00553A79"/>
    <w:rsid w:val="00554496"/>
    <w:rsid w:val="00554A4F"/>
    <w:rsid w:val="005553D7"/>
    <w:rsid w:val="005559CC"/>
    <w:rsid w:val="005561DB"/>
    <w:rsid w:val="005563DB"/>
    <w:rsid w:val="0055640A"/>
    <w:rsid w:val="00556DAD"/>
    <w:rsid w:val="00556E9E"/>
    <w:rsid w:val="0055702A"/>
    <w:rsid w:val="0055713B"/>
    <w:rsid w:val="00557A94"/>
    <w:rsid w:val="005610C8"/>
    <w:rsid w:val="005613C5"/>
    <w:rsid w:val="0056209E"/>
    <w:rsid w:val="005622B0"/>
    <w:rsid w:val="00562ECA"/>
    <w:rsid w:val="00562FFC"/>
    <w:rsid w:val="00563F1E"/>
    <w:rsid w:val="0056411E"/>
    <w:rsid w:val="005643D2"/>
    <w:rsid w:val="005647D2"/>
    <w:rsid w:val="00564D06"/>
    <w:rsid w:val="00565FD7"/>
    <w:rsid w:val="0056616D"/>
    <w:rsid w:val="005666D6"/>
    <w:rsid w:val="00566A41"/>
    <w:rsid w:val="00566B63"/>
    <w:rsid w:val="0057060B"/>
    <w:rsid w:val="00570BD1"/>
    <w:rsid w:val="00571DE7"/>
    <w:rsid w:val="00571F7D"/>
    <w:rsid w:val="00572A67"/>
    <w:rsid w:val="00573181"/>
    <w:rsid w:val="00573690"/>
    <w:rsid w:val="00573BA6"/>
    <w:rsid w:val="0057413A"/>
    <w:rsid w:val="00574CC6"/>
    <w:rsid w:val="005753B9"/>
    <w:rsid w:val="0057543E"/>
    <w:rsid w:val="005754CF"/>
    <w:rsid w:val="00575A30"/>
    <w:rsid w:val="00575EF2"/>
    <w:rsid w:val="00576626"/>
    <w:rsid w:val="00576644"/>
    <w:rsid w:val="005778D9"/>
    <w:rsid w:val="0058048D"/>
    <w:rsid w:val="005810D4"/>
    <w:rsid w:val="00582415"/>
    <w:rsid w:val="0058254D"/>
    <w:rsid w:val="00582F63"/>
    <w:rsid w:val="00583ABB"/>
    <w:rsid w:val="00583C8C"/>
    <w:rsid w:val="00583E08"/>
    <w:rsid w:val="00584319"/>
    <w:rsid w:val="00584AA7"/>
    <w:rsid w:val="005850EF"/>
    <w:rsid w:val="005853A3"/>
    <w:rsid w:val="00585C8F"/>
    <w:rsid w:val="0058686D"/>
    <w:rsid w:val="0058700B"/>
    <w:rsid w:val="00587360"/>
    <w:rsid w:val="00587E10"/>
    <w:rsid w:val="005905AA"/>
    <w:rsid w:val="0059081D"/>
    <w:rsid w:val="00590FBE"/>
    <w:rsid w:val="005928BE"/>
    <w:rsid w:val="005942F8"/>
    <w:rsid w:val="0059438D"/>
    <w:rsid w:val="00594E6E"/>
    <w:rsid w:val="0059518D"/>
    <w:rsid w:val="00595D54"/>
    <w:rsid w:val="00596385"/>
    <w:rsid w:val="0059666E"/>
    <w:rsid w:val="005975E5"/>
    <w:rsid w:val="00597847"/>
    <w:rsid w:val="005A01EC"/>
    <w:rsid w:val="005A1146"/>
    <w:rsid w:val="005A1B9B"/>
    <w:rsid w:val="005A24F3"/>
    <w:rsid w:val="005A2F5B"/>
    <w:rsid w:val="005A36B1"/>
    <w:rsid w:val="005A3782"/>
    <w:rsid w:val="005A37AB"/>
    <w:rsid w:val="005A441F"/>
    <w:rsid w:val="005A4C18"/>
    <w:rsid w:val="005A4D91"/>
    <w:rsid w:val="005A5AA8"/>
    <w:rsid w:val="005A6005"/>
    <w:rsid w:val="005A6C72"/>
    <w:rsid w:val="005A752E"/>
    <w:rsid w:val="005A7D3F"/>
    <w:rsid w:val="005B0368"/>
    <w:rsid w:val="005B0731"/>
    <w:rsid w:val="005B0929"/>
    <w:rsid w:val="005B142E"/>
    <w:rsid w:val="005B1753"/>
    <w:rsid w:val="005B1859"/>
    <w:rsid w:val="005B1B65"/>
    <w:rsid w:val="005B1E14"/>
    <w:rsid w:val="005B249E"/>
    <w:rsid w:val="005B2582"/>
    <w:rsid w:val="005B3869"/>
    <w:rsid w:val="005B405E"/>
    <w:rsid w:val="005B45E0"/>
    <w:rsid w:val="005B46DA"/>
    <w:rsid w:val="005B48CD"/>
    <w:rsid w:val="005B576C"/>
    <w:rsid w:val="005B6284"/>
    <w:rsid w:val="005B652A"/>
    <w:rsid w:val="005B662F"/>
    <w:rsid w:val="005B6BD1"/>
    <w:rsid w:val="005B6CCD"/>
    <w:rsid w:val="005B7948"/>
    <w:rsid w:val="005B7B55"/>
    <w:rsid w:val="005C02D1"/>
    <w:rsid w:val="005C0363"/>
    <w:rsid w:val="005C113E"/>
    <w:rsid w:val="005C18BF"/>
    <w:rsid w:val="005C18DA"/>
    <w:rsid w:val="005C2EA7"/>
    <w:rsid w:val="005C34BE"/>
    <w:rsid w:val="005C3A05"/>
    <w:rsid w:val="005C3BB2"/>
    <w:rsid w:val="005C3FF8"/>
    <w:rsid w:val="005C4889"/>
    <w:rsid w:val="005C4902"/>
    <w:rsid w:val="005C4A0C"/>
    <w:rsid w:val="005C4B27"/>
    <w:rsid w:val="005C5661"/>
    <w:rsid w:val="005C6A68"/>
    <w:rsid w:val="005C70F0"/>
    <w:rsid w:val="005C72CE"/>
    <w:rsid w:val="005D0808"/>
    <w:rsid w:val="005D135E"/>
    <w:rsid w:val="005D2315"/>
    <w:rsid w:val="005D23EB"/>
    <w:rsid w:val="005D31C1"/>
    <w:rsid w:val="005D3805"/>
    <w:rsid w:val="005D3BB6"/>
    <w:rsid w:val="005D4594"/>
    <w:rsid w:val="005D487B"/>
    <w:rsid w:val="005D514C"/>
    <w:rsid w:val="005D573F"/>
    <w:rsid w:val="005D6330"/>
    <w:rsid w:val="005D66FD"/>
    <w:rsid w:val="005D6842"/>
    <w:rsid w:val="005D78AC"/>
    <w:rsid w:val="005D7AEA"/>
    <w:rsid w:val="005D7D18"/>
    <w:rsid w:val="005E0134"/>
    <w:rsid w:val="005E0179"/>
    <w:rsid w:val="005E0B82"/>
    <w:rsid w:val="005E1341"/>
    <w:rsid w:val="005E13FF"/>
    <w:rsid w:val="005E1AA8"/>
    <w:rsid w:val="005E1CA1"/>
    <w:rsid w:val="005E32D0"/>
    <w:rsid w:val="005E3DD4"/>
    <w:rsid w:val="005E4596"/>
    <w:rsid w:val="005E492B"/>
    <w:rsid w:val="005E4DC5"/>
    <w:rsid w:val="005E4E62"/>
    <w:rsid w:val="005E5061"/>
    <w:rsid w:val="005E5658"/>
    <w:rsid w:val="005E59DA"/>
    <w:rsid w:val="005E59DE"/>
    <w:rsid w:val="005E5B33"/>
    <w:rsid w:val="005E5BBE"/>
    <w:rsid w:val="005E5C0F"/>
    <w:rsid w:val="005E6148"/>
    <w:rsid w:val="005E6FBB"/>
    <w:rsid w:val="005E7DD5"/>
    <w:rsid w:val="005E7FDE"/>
    <w:rsid w:val="005F01D9"/>
    <w:rsid w:val="005F0606"/>
    <w:rsid w:val="005F0BF7"/>
    <w:rsid w:val="005F137D"/>
    <w:rsid w:val="005F15F7"/>
    <w:rsid w:val="005F17B9"/>
    <w:rsid w:val="005F26F1"/>
    <w:rsid w:val="005F2A26"/>
    <w:rsid w:val="005F3D24"/>
    <w:rsid w:val="005F42A8"/>
    <w:rsid w:val="005F4BEA"/>
    <w:rsid w:val="005F5112"/>
    <w:rsid w:val="005F53DA"/>
    <w:rsid w:val="005F586D"/>
    <w:rsid w:val="005F5BBF"/>
    <w:rsid w:val="005F61B3"/>
    <w:rsid w:val="005F6844"/>
    <w:rsid w:val="005F6E99"/>
    <w:rsid w:val="005F769A"/>
    <w:rsid w:val="00600536"/>
    <w:rsid w:val="0060105F"/>
    <w:rsid w:val="00601186"/>
    <w:rsid w:val="0060255A"/>
    <w:rsid w:val="006025A9"/>
    <w:rsid w:val="00602855"/>
    <w:rsid w:val="00604493"/>
    <w:rsid w:val="00604AE1"/>
    <w:rsid w:val="00604D01"/>
    <w:rsid w:val="00605536"/>
    <w:rsid w:val="0060678D"/>
    <w:rsid w:val="00606A45"/>
    <w:rsid w:val="00606D4A"/>
    <w:rsid w:val="0060710B"/>
    <w:rsid w:val="00607459"/>
    <w:rsid w:val="00607A59"/>
    <w:rsid w:val="00607ED7"/>
    <w:rsid w:val="00610134"/>
    <w:rsid w:val="0061087F"/>
    <w:rsid w:val="006114EB"/>
    <w:rsid w:val="006115AE"/>
    <w:rsid w:val="006117E7"/>
    <w:rsid w:val="00611C37"/>
    <w:rsid w:val="00611D42"/>
    <w:rsid w:val="00611E03"/>
    <w:rsid w:val="00612098"/>
    <w:rsid w:val="00612947"/>
    <w:rsid w:val="006130FE"/>
    <w:rsid w:val="00613455"/>
    <w:rsid w:val="006142EB"/>
    <w:rsid w:val="00614B9E"/>
    <w:rsid w:val="00614FEC"/>
    <w:rsid w:val="00615BB6"/>
    <w:rsid w:val="00615E9E"/>
    <w:rsid w:val="0061610D"/>
    <w:rsid w:val="006179B4"/>
    <w:rsid w:val="00617D45"/>
    <w:rsid w:val="00617D64"/>
    <w:rsid w:val="00617DF5"/>
    <w:rsid w:val="00620A8B"/>
    <w:rsid w:val="00622EC9"/>
    <w:rsid w:val="006242A9"/>
    <w:rsid w:val="0062432B"/>
    <w:rsid w:val="006244C6"/>
    <w:rsid w:val="00624FA6"/>
    <w:rsid w:val="00625B1C"/>
    <w:rsid w:val="00625BDB"/>
    <w:rsid w:val="00626932"/>
    <w:rsid w:val="00626A3D"/>
    <w:rsid w:val="00626FCE"/>
    <w:rsid w:val="00627089"/>
    <w:rsid w:val="006271D8"/>
    <w:rsid w:val="006272B6"/>
    <w:rsid w:val="00627304"/>
    <w:rsid w:val="0063090E"/>
    <w:rsid w:val="00630C45"/>
    <w:rsid w:val="00630E37"/>
    <w:rsid w:val="006313DD"/>
    <w:rsid w:val="00631990"/>
    <w:rsid w:val="00631E7F"/>
    <w:rsid w:val="00633225"/>
    <w:rsid w:val="006337D2"/>
    <w:rsid w:val="00633EF7"/>
    <w:rsid w:val="00634AD2"/>
    <w:rsid w:val="006353F0"/>
    <w:rsid w:val="0063572B"/>
    <w:rsid w:val="006357FE"/>
    <w:rsid w:val="00635B86"/>
    <w:rsid w:val="006367ED"/>
    <w:rsid w:val="0063698C"/>
    <w:rsid w:val="00636F1F"/>
    <w:rsid w:val="00637769"/>
    <w:rsid w:val="00637F1A"/>
    <w:rsid w:val="00640CD0"/>
    <w:rsid w:val="00640FC6"/>
    <w:rsid w:val="00641984"/>
    <w:rsid w:val="00642D9A"/>
    <w:rsid w:val="00644496"/>
    <w:rsid w:val="006445EB"/>
    <w:rsid w:val="00644D80"/>
    <w:rsid w:val="00645195"/>
    <w:rsid w:val="0064538F"/>
    <w:rsid w:val="00645B32"/>
    <w:rsid w:val="00646142"/>
    <w:rsid w:val="00647268"/>
    <w:rsid w:val="006475BD"/>
    <w:rsid w:val="00647730"/>
    <w:rsid w:val="00650939"/>
    <w:rsid w:val="00650CE6"/>
    <w:rsid w:val="00651186"/>
    <w:rsid w:val="006513FF"/>
    <w:rsid w:val="00651609"/>
    <w:rsid w:val="00651871"/>
    <w:rsid w:val="00652F26"/>
    <w:rsid w:val="00653943"/>
    <w:rsid w:val="00653B08"/>
    <w:rsid w:val="00654408"/>
    <w:rsid w:val="00654A40"/>
    <w:rsid w:val="00654C6E"/>
    <w:rsid w:val="00655715"/>
    <w:rsid w:val="00656034"/>
    <w:rsid w:val="006577FD"/>
    <w:rsid w:val="006579EE"/>
    <w:rsid w:val="00657BA5"/>
    <w:rsid w:val="00657EC9"/>
    <w:rsid w:val="0066047F"/>
    <w:rsid w:val="00660483"/>
    <w:rsid w:val="00660604"/>
    <w:rsid w:val="00660A1B"/>
    <w:rsid w:val="00660D28"/>
    <w:rsid w:val="00660E29"/>
    <w:rsid w:val="006614B1"/>
    <w:rsid w:val="0066276E"/>
    <w:rsid w:val="006628C0"/>
    <w:rsid w:val="006637C4"/>
    <w:rsid w:val="00664407"/>
    <w:rsid w:val="006644B2"/>
    <w:rsid w:val="00664938"/>
    <w:rsid w:val="006652FA"/>
    <w:rsid w:val="00665CC2"/>
    <w:rsid w:val="00665E7D"/>
    <w:rsid w:val="0066715B"/>
    <w:rsid w:val="00667C69"/>
    <w:rsid w:val="00667CAC"/>
    <w:rsid w:val="00667F5D"/>
    <w:rsid w:val="00670CE3"/>
    <w:rsid w:val="00670E5A"/>
    <w:rsid w:val="006711C0"/>
    <w:rsid w:val="006717C2"/>
    <w:rsid w:val="006719DA"/>
    <w:rsid w:val="00671F69"/>
    <w:rsid w:val="0067283C"/>
    <w:rsid w:val="006734DE"/>
    <w:rsid w:val="00674877"/>
    <w:rsid w:val="0067635A"/>
    <w:rsid w:val="006763C8"/>
    <w:rsid w:val="0067718C"/>
    <w:rsid w:val="00681F07"/>
    <w:rsid w:val="006835DF"/>
    <w:rsid w:val="0068390B"/>
    <w:rsid w:val="00683C77"/>
    <w:rsid w:val="006841E4"/>
    <w:rsid w:val="00685F80"/>
    <w:rsid w:val="00686099"/>
    <w:rsid w:val="006868BA"/>
    <w:rsid w:val="00687265"/>
    <w:rsid w:val="00690073"/>
    <w:rsid w:val="0069120A"/>
    <w:rsid w:val="00691A6A"/>
    <w:rsid w:val="0069219B"/>
    <w:rsid w:val="006924C8"/>
    <w:rsid w:val="0069261A"/>
    <w:rsid w:val="006936EF"/>
    <w:rsid w:val="006938F5"/>
    <w:rsid w:val="0069420A"/>
    <w:rsid w:val="006950FD"/>
    <w:rsid w:val="0069551D"/>
    <w:rsid w:val="006955FA"/>
    <w:rsid w:val="006961F0"/>
    <w:rsid w:val="00696249"/>
    <w:rsid w:val="00696408"/>
    <w:rsid w:val="006966B1"/>
    <w:rsid w:val="006968CE"/>
    <w:rsid w:val="00696A4C"/>
    <w:rsid w:val="00696DD9"/>
    <w:rsid w:val="00697467"/>
    <w:rsid w:val="006A0ED2"/>
    <w:rsid w:val="006A14DE"/>
    <w:rsid w:val="006A164A"/>
    <w:rsid w:val="006A16F6"/>
    <w:rsid w:val="006A24DB"/>
    <w:rsid w:val="006A256A"/>
    <w:rsid w:val="006A2D13"/>
    <w:rsid w:val="006A2DD8"/>
    <w:rsid w:val="006A35D5"/>
    <w:rsid w:val="006A405D"/>
    <w:rsid w:val="006A4240"/>
    <w:rsid w:val="006A4A71"/>
    <w:rsid w:val="006A524E"/>
    <w:rsid w:val="006B00D8"/>
    <w:rsid w:val="006B0683"/>
    <w:rsid w:val="006B0FC2"/>
    <w:rsid w:val="006B0FC7"/>
    <w:rsid w:val="006B1731"/>
    <w:rsid w:val="006B199D"/>
    <w:rsid w:val="006B1A1B"/>
    <w:rsid w:val="006B1F56"/>
    <w:rsid w:val="006B1F9B"/>
    <w:rsid w:val="006B222E"/>
    <w:rsid w:val="006B2442"/>
    <w:rsid w:val="006B2C09"/>
    <w:rsid w:val="006B2C5A"/>
    <w:rsid w:val="006B3C32"/>
    <w:rsid w:val="006B4898"/>
    <w:rsid w:val="006B50C4"/>
    <w:rsid w:val="006B5396"/>
    <w:rsid w:val="006B53B9"/>
    <w:rsid w:val="006B5DBE"/>
    <w:rsid w:val="006B5E03"/>
    <w:rsid w:val="006B6658"/>
    <w:rsid w:val="006B761C"/>
    <w:rsid w:val="006C0597"/>
    <w:rsid w:val="006C06A2"/>
    <w:rsid w:val="006C08E7"/>
    <w:rsid w:val="006C12C5"/>
    <w:rsid w:val="006C35A8"/>
    <w:rsid w:val="006C372E"/>
    <w:rsid w:val="006C4157"/>
    <w:rsid w:val="006C4EE7"/>
    <w:rsid w:val="006C5165"/>
    <w:rsid w:val="006C546F"/>
    <w:rsid w:val="006C58AC"/>
    <w:rsid w:val="006C5D36"/>
    <w:rsid w:val="006C6431"/>
    <w:rsid w:val="006C6C7A"/>
    <w:rsid w:val="006C6DE5"/>
    <w:rsid w:val="006C6EA9"/>
    <w:rsid w:val="006C718D"/>
    <w:rsid w:val="006C7B58"/>
    <w:rsid w:val="006D0624"/>
    <w:rsid w:val="006D06EA"/>
    <w:rsid w:val="006D097E"/>
    <w:rsid w:val="006D1C74"/>
    <w:rsid w:val="006D2701"/>
    <w:rsid w:val="006D2A16"/>
    <w:rsid w:val="006D3079"/>
    <w:rsid w:val="006D3853"/>
    <w:rsid w:val="006D47C3"/>
    <w:rsid w:val="006D5996"/>
    <w:rsid w:val="006D5A1D"/>
    <w:rsid w:val="006D5D34"/>
    <w:rsid w:val="006D5ED9"/>
    <w:rsid w:val="006D670E"/>
    <w:rsid w:val="006D7287"/>
    <w:rsid w:val="006D7DB9"/>
    <w:rsid w:val="006D7E57"/>
    <w:rsid w:val="006E0016"/>
    <w:rsid w:val="006E0825"/>
    <w:rsid w:val="006E0AEF"/>
    <w:rsid w:val="006E0C68"/>
    <w:rsid w:val="006E1181"/>
    <w:rsid w:val="006E1E3E"/>
    <w:rsid w:val="006E221D"/>
    <w:rsid w:val="006E2313"/>
    <w:rsid w:val="006E2F49"/>
    <w:rsid w:val="006E3709"/>
    <w:rsid w:val="006E38B4"/>
    <w:rsid w:val="006E4A72"/>
    <w:rsid w:val="006E4D5F"/>
    <w:rsid w:val="006E524B"/>
    <w:rsid w:val="006E5962"/>
    <w:rsid w:val="006E637B"/>
    <w:rsid w:val="006E63FC"/>
    <w:rsid w:val="006E6504"/>
    <w:rsid w:val="006E7368"/>
    <w:rsid w:val="006E75F5"/>
    <w:rsid w:val="006E7AB8"/>
    <w:rsid w:val="006F0E34"/>
    <w:rsid w:val="006F19A5"/>
    <w:rsid w:val="006F3085"/>
    <w:rsid w:val="006F34A3"/>
    <w:rsid w:val="006F3A56"/>
    <w:rsid w:val="006F3B7D"/>
    <w:rsid w:val="006F41C9"/>
    <w:rsid w:val="006F54D3"/>
    <w:rsid w:val="006F5B2B"/>
    <w:rsid w:val="006F5C84"/>
    <w:rsid w:val="006F657F"/>
    <w:rsid w:val="006F6605"/>
    <w:rsid w:val="006F67B6"/>
    <w:rsid w:val="006F6864"/>
    <w:rsid w:val="006F7111"/>
    <w:rsid w:val="006F73B7"/>
    <w:rsid w:val="006F7AC1"/>
    <w:rsid w:val="006F7D73"/>
    <w:rsid w:val="006F7DAB"/>
    <w:rsid w:val="007000FF"/>
    <w:rsid w:val="007003FA"/>
    <w:rsid w:val="00700A97"/>
    <w:rsid w:val="00700CFE"/>
    <w:rsid w:val="00701542"/>
    <w:rsid w:val="00701845"/>
    <w:rsid w:val="0070189C"/>
    <w:rsid w:val="00701DC6"/>
    <w:rsid w:val="007037F4"/>
    <w:rsid w:val="00703F1F"/>
    <w:rsid w:val="00705772"/>
    <w:rsid w:val="00706843"/>
    <w:rsid w:val="00707296"/>
    <w:rsid w:val="0070783E"/>
    <w:rsid w:val="00707B32"/>
    <w:rsid w:val="00710045"/>
    <w:rsid w:val="00710F3F"/>
    <w:rsid w:val="007124BE"/>
    <w:rsid w:val="00712930"/>
    <w:rsid w:val="00712965"/>
    <w:rsid w:val="00712C84"/>
    <w:rsid w:val="00712D3C"/>
    <w:rsid w:val="007133A7"/>
    <w:rsid w:val="00713C52"/>
    <w:rsid w:val="007152D1"/>
    <w:rsid w:val="007153BA"/>
    <w:rsid w:val="00720213"/>
    <w:rsid w:val="007206F9"/>
    <w:rsid w:val="007211EA"/>
    <w:rsid w:val="007217C3"/>
    <w:rsid w:val="00721C7C"/>
    <w:rsid w:val="00721E8F"/>
    <w:rsid w:val="00722278"/>
    <w:rsid w:val="00722B8B"/>
    <w:rsid w:val="00723FAA"/>
    <w:rsid w:val="007240A9"/>
    <w:rsid w:val="007241D3"/>
    <w:rsid w:val="00724E97"/>
    <w:rsid w:val="00724F36"/>
    <w:rsid w:val="00725033"/>
    <w:rsid w:val="00725115"/>
    <w:rsid w:val="0072555E"/>
    <w:rsid w:val="007257D0"/>
    <w:rsid w:val="00727A44"/>
    <w:rsid w:val="00727C7B"/>
    <w:rsid w:val="00732721"/>
    <w:rsid w:val="00733C65"/>
    <w:rsid w:val="0073411F"/>
    <w:rsid w:val="00734995"/>
    <w:rsid w:val="00734C14"/>
    <w:rsid w:val="00736423"/>
    <w:rsid w:val="00736527"/>
    <w:rsid w:val="00736B8A"/>
    <w:rsid w:val="007376E3"/>
    <w:rsid w:val="0073795D"/>
    <w:rsid w:val="00737ADA"/>
    <w:rsid w:val="00737B63"/>
    <w:rsid w:val="00737E20"/>
    <w:rsid w:val="00740650"/>
    <w:rsid w:val="00740CB2"/>
    <w:rsid w:val="007412A9"/>
    <w:rsid w:val="00741C27"/>
    <w:rsid w:val="00741EAF"/>
    <w:rsid w:val="00742F52"/>
    <w:rsid w:val="007432E5"/>
    <w:rsid w:val="00743F8D"/>
    <w:rsid w:val="0074426E"/>
    <w:rsid w:val="007448DE"/>
    <w:rsid w:val="00744B1D"/>
    <w:rsid w:val="00744B64"/>
    <w:rsid w:val="007451C8"/>
    <w:rsid w:val="007452F9"/>
    <w:rsid w:val="007460DC"/>
    <w:rsid w:val="0074773C"/>
    <w:rsid w:val="0074795F"/>
    <w:rsid w:val="00747FCF"/>
    <w:rsid w:val="007515E6"/>
    <w:rsid w:val="007519EC"/>
    <w:rsid w:val="00751B6F"/>
    <w:rsid w:val="0075289A"/>
    <w:rsid w:val="00752D35"/>
    <w:rsid w:val="00753A12"/>
    <w:rsid w:val="0075404A"/>
    <w:rsid w:val="007547A9"/>
    <w:rsid w:val="00755287"/>
    <w:rsid w:val="00755613"/>
    <w:rsid w:val="007563A7"/>
    <w:rsid w:val="00756C64"/>
    <w:rsid w:val="0075794D"/>
    <w:rsid w:val="00757D2C"/>
    <w:rsid w:val="0076169A"/>
    <w:rsid w:val="007616E1"/>
    <w:rsid w:val="00761834"/>
    <w:rsid w:val="00761C2D"/>
    <w:rsid w:val="00761FC6"/>
    <w:rsid w:val="007624BF"/>
    <w:rsid w:val="00765778"/>
    <w:rsid w:val="00765F7B"/>
    <w:rsid w:val="007668F1"/>
    <w:rsid w:val="00766930"/>
    <w:rsid w:val="00766AFD"/>
    <w:rsid w:val="00766DDA"/>
    <w:rsid w:val="00766FDF"/>
    <w:rsid w:val="007671CD"/>
    <w:rsid w:val="00767CA7"/>
    <w:rsid w:val="0077010C"/>
    <w:rsid w:val="00770F82"/>
    <w:rsid w:val="007726A5"/>
    <w:rsid w:val="00772A48"/>
    <w:rsid w:val="00772CA7"/>
    <w:rsid w:val="00772DB2"/>
    <w:rsid w:val="00773211"/>
    <w:rsid w:val="00773583"/>
    <w:rsid w:val="007735DB"/>
    <w:rsid w:val="00773B39"/>
    <w:rsid w:val="00773CC0"/>
    <w:rsid w:val="00775050"/>
    <w:rsid w:val="00775196"/>
    <w:rsid w:val="007753F9"/>
    <w:rsid w:val="00775871"/>
    <w:rsid w:val="00775DEB"/>
    <w:rsid w:val="00776790"/>
    <w:rsid w:val="007803BD"/>
    <w:rsid w:val="007804A8"/>
    <w:rsid w:val="00780BB5"/>
    <w:rsid w:val="00780DFA"/>
    <w:rsid w:val="00781806"/>
    <w:rsid w:val="00782E02"/>
    <w:rsid w:val="007843B2"/>
    <w:rsid w:val="0078514D"/>
    <w:rsid w:val="007857AF"/>
    <w:rsid w:val="00786400"/>
    <w:rsid w:val="00787252"/>
    <w:rsid w:val="007872D3"/>
    <w:rsid w:val="007874F6"/>
    <w:rsid w:val="00787CC4"/>
    <w:rsid w:val="00787DEF"/>
    <w:rsid w:val="00790745"/>
    <w:rsid w:val="007914BF"/>
    <w:rsid w:val="0079171D"/>
    <w:rsid w:val="00792136"/>
    <w:rsid w:val="00792873"/>
    <w:rsid w:val="00794002"/>
    <w:rsid w:val="0079491E"/>
    <w:rsid w:val="00794ED9"/>
    <w:rsid w:val="00795271"/>
    <w:rsid w:val="00795290"/>
    <w:rsid w:val="00795AD5"/>
    <w:rsid w:val="00795F93"/>
    <w:rsid w:val="0079618F"/>
    <w:rsid w:val="007969F4"/>
    <w:rsid w:val="0079767F"/>
    <w:rsid w:val="007A0460"/>
    <w:rsid w:val="007A13E1"/>
    <w:rsid w:val="007A199F"/>
    <w:rsid w:val="007A19C2"/>
    <w:rsid w:val="007A1BC3"/>
    <w:rsid w:val="007A1F3C"/>
    <w:rsid w:val="007A2028"/>
    <w:rsid w:val="007A22F5"/>
    <w:rsid w:val="007A242D"/>
    <w:rsid w:val="007A2612"/>
    <w:rsid w:val="007A2CA3"/>
    <w:rsid w:val="007A329A"/>
    <w:rsid w:val="007A3925"/>
    <w:rsid w:val="007A3BFE"/>
    <w:rsid w:val="007A4FB1"/>
    <w:rsid w:val="007A52A8"/>
    <w:rsid w:val="007A564C"/>
    <w:rsid w:val="007A59E1"/>
    <w:rsid w:val="007A63A4"/>
    <w:rsid w:val="007A6912"/>
    <w:rsid w:val="007A6CDC"/>
    <w:rsid w:val="007B00D1"/>
    <w:rsid w:val="007B04F9"/>
    <w:rsid w:val="007B1063"/>
    <w:rsid w:val="007B1985"/>
    <w:rsid w:val="007B326D"/>
    <w:rsid w:val="007B36DD"/>
    <w:rsid w:val="007B3FE4"/>
    <w:rsid w:val="007B4185"/>
    <w:rsid w:val="007B4377"/>
    <w:rsid w:val="007B44D1"/>
    <w:rsid w:val="007B45F5"/>
    <w:rsid w:val="007B4F24"/>
    <w:rsid w:val="007B5F3A"/>
    <w:rsid w:val="007B7125"/>
    <w:rsid w:val="007B783B"/>
    <w:rsid w:val="007B79D8"/>
    <w:rsid w:val="007C01B6"/>
    <w:rsid w:val="007C021C"/>
    <w:rsid w:val="007C114D"/>
    <w:rsid w:val="007C17D0"/>
    <w:rsid w:val="007C28D9"/>
    <w:rsid w:val="007C2EC1"/>
    <w:rsid w:val="007C2FDC"/>
    <w:rsid w:val="007C32F0"/>
    <w:rsid w:val="007C436F"/>
    <w:rsid w:val="007C490D"/>
    <w:rsid w:val="007C5CE2"/>
    <w:rsid w:val="007C60DE"/>
    <w:rsid w:val="007C631D"/>
    <w:rsid w:val="007C64AD"/>
    <w:rsid w:val="007C6D9E"/>
    <w:rsid w:val="007C74B4"/>
    <w:rsid w:val="007C7AAC"/>
    <w:rsid w:val="007C7AEE"/>
    <w:rsid w:val="007C7B77"/>
    <w:rsid w:val="007D0485"/>
    <w:rsid w:val="007D04CA"/>
    <w:rsid w:val="007D075A"/>
    <w:rsid w:val="007D1C43"/>
    <w:rsid w:val="007D2368"/>
    <w:rsid w:val="007D2560"/>
    <w:rsid w:val="007D2975"/>
    <w:rsid w:val="007D2DCF"/>
    <w:rsid w:val="007D34FF"/>
    <w:rsid w:val="007D37CB"/>
    <w:rsid w:val="007D3C6F"/>
    <w:rsid w:val="007D4108"/>
    <w:rsid w:val="007D45ED"/>
    <w:rsid w:val="007D49D4"/>
    <w:rsid w:val="007D4C84"/>
    <w:rsid w:val="007D5633"/>
    <w:rsid w:val="007D61BA"/>
    <w:rsid w:val="007D63D5"/>
    <w:rsid w:val="007D67F1"/>
    <w:rsid w:val="007D76FB"/>
    <w:rsid w:val="007D78CC"/>
    <w:rsid w:val="007E1020"/>
    <w:rsid w:val="007E1B98"/>
    <w:rsid w:val="007E1C50"/>
    <w:rsid w:val="007E1EE4"/>
    <w:rsid w:val="007E2111"/>
    <w:rsid w:val="007E25CB"/>
    <w:rsid w:val="007E2633"/>
    <w:rsid w:val="007E2740"/>
    <w:rsid w:val="007E28D3"/>
    <w:rsid w:val="007E2D7D"/>
    <w:rsid w:val="007E3246"/>
    <w:rsid w:val="007E325B"/>
    <w:rsid w:val="007E3793"/>
    <w:rsid w:val="007E3B04"/>
    <w:rsid w:val="007E3B05"/>
    <w:rsid w:val="007E3EE5"/>
    <w:rsid w:val="007E4F75"/>
    <w:rsid w:val="007E5413"/>
    <w:rsid w:val="007E5488"/>
    <w:rsid w:val="007E55CB"/>
    <w:rsid w:val="007E5B46"/>
    <w:rsid w:val="007E745B"/>
    <w:rsid w:val="007E765F"/>
    <w:rsid w:val="007E7769"/>
    <w:rsid w:val="007E7B4B"/>
    <w:rsid w:val="007F061C"/>
    <w:rsid w:val="007F0CF5"/>
    <w:rsid w:val="007F118C"/>
    <w:rsid w:val="007F13FC"/>
    <w:rsid w:val="007F1A23"/>
    <w:rsid w:val="007F2931"/>
    <w:rsid w:val="007F2F5F"/>
    <w:rsid w:val="007F405E"/>
    <w:rsid w:val="007F5525"/>
    <w:rsid w:val="007F55E0"/>
    <w:rsid w:val="007F563D"/>
    <w:rsid w:val="007F5701"/>
    <w:rsid w:val="007F57B5"/>
    <w:rsid w:val="007F76D6"/>
    <w:rsid w:val="007F76FD"/>
    <w:rsid w:val="0080006F"/>
    <w:rsid w:val="00800291"/>
    <w:rsid w:val="00800660"/>
    <w:rsid w:val="008006AC"/>
    <w:rsid w:val="00800836"/>
    <w:rsid w:val="00800DDE"/>
    <w:rsid w:val="00800EA5"/>
    <w:rsid w:val="008017A0"/>
    <w:rsid w:val="00801A26"/>
    <w:rsid w:val="00801F2F"/>
    <w:rsid w:val="008023D9"/>
    <w:rsid w:val="0080241E"/>
    <w:rsid w:val="00802E06"/>
    <w:rsid w:val="008031D9"/>
    <w:rsid w:val="0080452D"/>
    <w:rsid w:val="00805F8F"/>
    <w:rsid w:val="00806C4E"/>
    <w:rsid w:val="008076F6"/>
    <w:rsid w:val="00810769"/>
    <w:rsid w:val="00811ACD"/>
    <w:rsid w:val="00812B04"/>
    <w:rsid w:val="008134D3"/>
    <w:rsid w:val="0081350F"/>
    <w:rsid w:val="0081370F"/>
    <w:rsid w:val="008137D3"/>
    <w:rsid w:val="008139BC"/>
    <w:rsid w:val="00813A7F"/>
    <w:rsid w:val="00814475"/>
    <w:rsid w:val="008151BA"/>
    <w:rsid w:val="0081526A"/>
    <w:rsid w:val="00816F2D"/>
    <w:rsid w:val="0081737A"/>
    <w:rsid w:val="00817A76"/>
    <w:rsid w:val="00817ADA"/>
    <w:rsid w:val="00820448"/>
    <w:rsid w:val="00820619"/>
    <w:rsid w:val="00820725"/>
    <w:rsid w:val="008207F8"/>
    <w:rsid w:val="00820817"/>
    <w:rsid w:val="00821EC6"/>
    <w:rsid w:val="00822115"/>
    <w:rsid w:val="00822A20"/>
    <w:rsid w:val="00822D86"/>
    <w:rsid w:val="0082309E"/>
    <w:rsid w:val="008236D8"/>
    <w:rsid w:val="0082456B"/>
    <w:rsid w:val="008249F5"/>
    <w:rsid w:val="00824D42"/>
    <w:rsid w:val="008258EE"/>
    <w:rsid w:val="00825D88"/>
    <w:rsid w:val="00826B0B"/>
    <w:rsid w:val="00827828"/>
    <w:rsid w:val="008309D4"/>
    <w:rsid w:val="00832CC8"/>
    <w:rsid w:val="00834658"/>
    <w:rsid w:val="008349C5"/>
    <w:rsid w:val="008358FC"/>
    <w:rsid w:val="00835E56"/>
    <w:rsid w:val="00836028"/>
    <w:rsid w:val="008360B4"/>
    <w:rsid w:val="00837128"/>
    <w:rsid w:val="008372E3"/>
    <w:rsid w:val="008376EC"/>
    <w:rsid w:val="0084068C"/>
    <w:rsid w:val="00840BC9"/>
    <w:rsid w:val="00841EBB"/>
    <w:rsid w:val="008425DC"/>
    <w:rsid w:val="00842E81"/>
    <w:rsid w:val="00843D51"/>
    <w:rsid w:val="00844F42"/>
    <w:rsid w:val="008450A2"/>
    <w:rsid w:val="00845702"/>
    <w:rsid w:val="00846182"/>
    <w:rsid w:val="00846B0E"/>
    <w:rsid w:val="00847025"/>
    <w:rsid w:val="00847320"/>
    <w:rsid w:val="008475E8"/>
    <w:rsid w:val="00847CFE"/>
    <w:rsid w:val="00847DE0"/>
    <w:rsid w:val="00850239"/>
    <w:rsid w:val="0085049A"/>
    <w:rsid w:val="008504DD"/>
    <w:rsid w:val="00850A2E"/>
    <w:rsid w:val="00850CD7"/>
    <w:rsid w:val="00850E5A"/>
    <w:rsid w:val="00851389"/>
    <w:rsid w:val="00851CD7"/>
    <w:rsid w:val="00851F8C"/>
    <w:rsid w:val="00851FC4"/>
    <w:rsid w:val="0085201F"/>
    <w:rsid w:val="00852502"/>
    <w:rsid w:val="00852950"/>
    <w:rsid w:val="008532FE"/>
    <w:rsid w:val="00853430"/>
    <w:rsid w:val="0085557D"/>
    <w:rsid w:val="00855EF4"/>
    <w:rsid w:val="0085602A"/>
    <w:rsid w:val="008563C9"/>
    <w:rsid w:val="00860937"/>
    <w:rsid w:val="00861507"/>
    <w:rsid w:val="00861988"/>
    <w:rsid w:val="008623AB"/>
    <w:rsid w:val="00862E8E"/>
    <w:rsid w:val="00863647"/>
    <w:rsid w:val="00863CF6"/>
    <w:rsid w:val="00863E22"/>
    <w:rsid w:val="00864C2F"/>
    <w:rsid w:val="008658FB"/>
    <w:rsid w:val="00866734"/>
    <w:rsid w:val="0086705A"/>
    <w:rsid w:val="00867C08"/>
    <w:rsid w:val="00867F94"/>
    <w:rsid w:val="0087016B"/>
    <w:rsid w:val="00870828"/>
    <w:rsid w:val="00870CCD"/>
    <w:rsid w:val="00870ED4"/>
    <w:rsid w:val="008713A6"/>
    <w:rsid w:val="00871442"/>
    <w:rsid w:val="00871F11"/>
    <w:rsid w:val="00872629"/>
    <w:rsid w:val="008731D8"/>
    <w:rsid w:val="00873328"/>
    <w:rsid w:val="008737AB"/>
    <w:rsid w:val="00873BF8"/>
    <w:rsid w:val="00873DD4"/>
    <w:rsid w:val="0087406D"/>
    <w:rsid w:val="008742C6"/>
    <w:rsid w:val="00874945"/>
    <w:rsid w:val="008758EF"/>
    <w:rsid w:val="00875A4A"/>
    <w:rsid w:val="00875B64"/>
    <w:rsid w:val="00875F33"/>
    <w:rsid w:val="008763D1"/>
    <w:rsid w:val="008764B3"/>
    <w:rsid w:val="008765C3"/>
    <w:rsid w:val="008766F8"/>
    <w:rsid w:val="008775EF"/>
    <w:rsid w:val="00877EB7"/>
    <w:rsid w:val="00880BE0"/>
    <w:rsid w:val="008811C3"/>
    <w:rsid w:val="00882AFF"/>
    <w:rsid w:val="00882CAB"/>
    <w:rsid w:val="00882D48"/>
    <w:rsid w:val="00882FA7"/>
    <w:rsid w:val="008841F5"/>
    <w:rsid w:val="0088524D"/>
    <w:rsid w:val="00885958"/>
    <w:rsid w:val="00885F31"/>
    <w:rsid w:val="008863C2"/>
    <w:rsid w:val="00887A19"/>
    <w:rsid w:val="00887C17"/>
    <w:rsid w:val="00887C2B"/>
    <w:rsid w:val="00887D15"/>
    <w:rsid w:val="00887FE1"/>
    <w:rsid w:val="008901B3"/>
    <w:rsid w:val="008921E3"/>
    <w:rsid w:val="00892EB1"/>
    <w:rsid w:val="008934BA"/>
    <w:rsid w:val="00893DB2"/>
    <w:rsid w:val="0089459D"/>
    <w:rsid w:val="00894A96"/>
    <w:rsid w:val="00895835"/>
    <w:rsid w:val="00896704"/>
    <w:rsid w:val="00896756"/>
    <w:rsid w:val="008971E0"/>
    <w:rsid w:val="008977F2"/>
    <w:rsid w:val="008979C2"/>
    <w:rsid w:val="008A054F"/>
    <w:rsid w:val="008A12F5"/>
    <w:rsid w:val="008A15CE"/>
    <w:rsid w:val="008A164C"/>
    <w:rsid w:val="008A229A"/>
    <w:rsid w:val="008A2C05"/>
    <w:rsid w:val="008A2D93"/>
    <w:rsid w:val="008A2DAD"/>
    <w:rsid w:val="008A3126"/>
    <w:rsid w:val="008A3423"/>
    <w:rsid w:val="008A376E"/>
    <w:rsid w:val="008A3F5B"/>
    <w:rsid w:val="008A45CE"/>
    <w:rsid w:val="008A5DFF"/>
    <w:rsid w:val="008A6B68"/>
    <w:rsid w:val="008A6E89"/>
    <w:rsid w:val="008A7150"/>
    <w:rsid w:val="008A71E8"/>
    <w:rsid w:val="008A7589"/>
    <w:rsid w:val="008A7A71"/>
    <w:rsid w:val="008B152B"/>
    <w:rsid w:val="008B1D18"/>
    <w:rsid w:val="008B2122"/>
    <w:rsid w:val="008B233C"/>
    <w:rsid w:val="008B2404"/>
    <w:rsid w:val="008B2A30"/>
    <w:rsid w:val="008B2BF4"/>
    <w:rsid w:val="008B2E9F"/>
    <w:rsid w:val="008B2F7D"/>
    <w:rsid w:val="008B3D8D"/>
    <w:rsid w:val="008B47B6"/>
    <w:rsid w:val="008B4ED2"/>
    <w:rsid w:val="008B509B"/>
    <w:rsid w:val="008B51FA"/>
    <w:rsid w:val="008B5858"/>
    <w:rsid w:val="008B636F"/>
    <w:rsid w:val="008B6719"/>
    <w:rsid w:val="008B686C"/>
    <w:rsid w:val="008B6919"/>
    <w:rsid w:val="008B7437"/>
    <w:rsid w:val="008B78F0"/>
    <w:rsid w:val="008C0D65"/>
    <w:rsid w:val="008C0E16"/>
    <w:rsid w:val="008C142C"/>
    <w:rsid w:val="008C15E9"/>
    <w:rsid w:val="008C1C2D"/>
    <w:rsid w:val="008C1C47"/>
    <w:rsid w:val="008C1C59"/>
    <w:rsid w:val="008C219A"/>
    <w:rsid w:val="008C2C58"/>
    <w:rsid w:val="008C2D2C"/>
    <w:rsid w:val="008C2F3D"/>
    <w:rsid w:val="008C38AD"/>
    <w:rsid w:val="008C3F21"/>
    <w:rsid w:val="008C4DF3"/>
    <w:rsid w:val="008C4F62"/>
    <w:rsid w:val="008C5AD5"/>
    <w:rsid w:val="008C60EF"/>
    <w:rsid w:val="008C6275"/>
    <w:rsid w:val="008C7092"/>
    <w:rsid w:val="008C734F"/>
    <w:rsid w:val="008C73CB"/>
    <w:rsid w:val="008C7AC9"/>
    <w:rsid w:val="008D10CA"/>
    <w:rsid w:val="008D168F"/>
    <w:rsid w:val="008D23BA"/>
    <w:rsid w:val="008D2890"/>
    <w:rsid w:val="008D29E8"/>
    <w:rsid w:val="008D3072"/>
    <w:rsid w:val="008D31D7"/>
    <w:rsid w:val="008D337C"/>
    <w:rsid w:val="008D415F"/>
    <w:rsid w:val="008D4330"/>
    <w:rsid w:val="008D433D"/>
    <w:rsid w:val="008D4445"/>
    <w:rsid w:val="008D4647"/>
    <w:rsid w:val="008D48C9"/>
    <w:rsid w:val="008D5716"/>
    <w:rsid w:val="008D5DCE"/>
    <w:rsid w:val="008D6A2F"/>
    <w:rsid w:val="008E168A"/>
    <w:rsid w:val="008E1D4D"/>
    <w:rsid w:val="008E310F"/>
    <w:rsid w:val="008E3819"/>
    <w:rsid w:val="008E4282"/>
    <w:rsid w:val="008E4B31"/>
    <w:rsid w:val="008E4E30"/>
    <w:rsid w:val="008E61D5"/>
    <w:rsid w:val="008E6474"/>
    <w:rsid w:val="008E6754"/>
    <w:rsid w:val="008E6BD6"/>
    <w:rsid w:val="008E6DEC"/>
    <w:rsid w:val="008E7A8C"/>
    <w:rsid w:val="008F0508"/>
    <w:rsid w:val="008F0C17"/>
    <w:rsid w:val="008F1856"/>
    <w:rsid w:val="008F1F5F"/>
    <w:rsid w:val="008F25A7"/>
    <w:rsid w:val="008F25E8"/>
    <w:rsid w:val="008F26CB"/>
    <w:rsid w:val="008F31B5"/>
    <w:rsid w:val="008F388A"/>
    <w:rsid w:val="008F4853"/>
    <w:rsid w:val="008F48D7"/>
    <w:rsid w:val="008F5484"/>
    <w:rsid w:val="008F5655"/>
    <w:rsid w:val="008F5A0D"/>
    <w:rsid w:val="008F5C89"/>
    <w:rsid w:val="008F6952"/>
    <w:rsid w:val="008F740B"/>
    <w:rsid w:val="008F75D5"/>
    <w:rsid w:val="008F794B"/>
    <w:rsid w:val="00900713"/>
    <w:rsid w:val="00902293"/>
    <w:rsid w:val="0090272E"/>
    <w:rsid w:val="00902743"/>
    <w:rsid w:val="0090274D"/>
    <w:rsid w:val="00903241"/>
    <w:rsid w:val="00903387"/>
    <w:rsid w:val="00903DC2"/>
    <w:rsid w:val="00904025"/>
    <w:rsid w:val="00904AC3"/>
    <w:rsid w:val="00904D3C"/>
    <w:rsid w:val="009050AF"/>
    <w:rsid w:val="009052F1"/>
    <w:rsid w:val="00905BB2"/>
    <w:rsid w:val="00906381"/>
    <w:rsid w:val="00906559"/>
    <w:rsid w:val="00906CAB"/>
    <w:rsid w:val="00907B01"/>
    <w:rsid w:val="00907F27"/>
    <w:rsid w:val="00910902"/>
    <w:rsid w:val="00910F65"/>
    <w:rsid w:val="009113B5"/>
    <w:rsid w:val="009116A7"/>
    <w:rsid w:val="00911977"/>
    <w:rsid w:val="0091322F"/>
    <w:rsid w:val="00915189"/>
    <w:rsid w:val="009169E3"/>
    <w:rsid w:val="00916F35"/>
    <w:rsid w:val="00917C75"/>
    <w:rsid w:val="009203DB"/>
    <w:rsid w:val="00920654"/>
    <w:rsid w:val="009206FB"/>
    <w:rsid w:val="009208CC"/>
    <w:rsid w:val="0092096E"/>
    <w:rsid w:val="009213B1"/>
    <w:rsid w:val="009219CC"/>
    <w:rsid w:val="00921FD9"/>
    <w:rsid w:val="00922317"/>
    <w:rsid w:val="00922778"/>
    <w:rsid w:val="0092347B"/>
    <w:rsid w:val="00923845"/>
    <w:rsid w:val="00923F9D"/>
    <w:rsid w:val="00924170"/>
    <w:rsid w:val="00924314"/>
    <w:rsid w:val="00924D0C"/>
    <w:rsid w:val="0092505A"/>
    <w:rsid w:val="009250AA"/>
    <w:rsid w:val="00925616"/>
    <w:rsid w:val="00926A2B"/>
    <w:rsid w:val="0092714A"/>
    <w:rsid w:val="00927803"/>
    <w:rsid w:val="00930403"/>
    <w:rsid w:val="00930553"/>
    <w:rsid w:val="00930C2B"/>
    <w:rsid w:val="00930EC1"/>
    <w:rsid w:val="0093180E"/>
    <w:rsid w:val="00931DDE"/>
    <w:rsid w:val="0093302E"/>
    <w:rsid w:val="009330B7"/>
    <w:rsid w:val="0093317F"/>
    <w:rsid w:val="0093383B"/>
    <w:rsid w:val="009338D5"/>
    <w:rsid w:val="00934F23"/>
    <w:rsid w:val="00935C47"/>
    <w:rsid w:val="00935D63"/>
    <w:rsid w:val="00936458"/>
    <w:rsid w:val="00936B46"/>
    <w:rsid w:val="00936C47"/>
    <w:rsid w:val="00936D9A"/>
    <w:rsid w:val="00937DCE"/>
    <w:rsid w:val="009401FC"/>
    <w:rsid w:val="009403D2"/>
    <w:rsid w:val="00940560"/>
    <w:rsid w:val="0094063C"/>
    <w:rsid w:val="00941096"/>
    <w:rsid w:val="00942149"/>
    <w:rsid w:val="00942344"/>
    <w:rsid w:val="009423AC"/>
    <w:rsid w:val="00942A5A"/>
    <w:rsid w:val="00943034"/>
    <w:rsid w:val="0094315F"/>
    <w:rsid w:val="00943FBF"/>
    <w:rsid w:val="009449BE"/>
    <w:rsid w:val="009451C1"/>
    <w:rsid w:val="00946130"/>
    <w:rsid w:val="00946C80"/>
    <w:rsid w:val="00946E60"/>
    <w:rsid w:val="00947289"/>
    <w:rsid w:val="00950015"/>
    <w:rsid w:val="00950DB0"/>
    <w:rsid w:val="00951184"/>
    <w:rsid w:val="0095168A"/>
    <w:rsid w:val="0095215D"/>
    <w:rsid w:val="009537A7"/>
    <w:rsid w:val="00953F19"/>
    <w:rsid w:val="00953FA0"/>
    <w:rsid w:val="0095409D"/>
    <w:rsid w:val="00954E69"/>
    <w:rsid w:val="00955357"/>
    <w:rsid w:val="0095584C"/>
    <w:rsid w:val="00956300"/>
    <w:rsid w:val="0095670D"/>
    <w:rsid w:val="00957648"/>
    <w:rsid w:val="00960E2F"/>
    <w:rsid w:val="00961912"/>
    <w:rsid w:val="00961FD3"/>
    <w:rsid w:val="009625C5"/>
    <w:rsid w:val="00962CFB"/>
    <w:rsid w:val="00964074"/>
    <w:rsid w:val="00964155"/>
    <w:rsid w:val="00964C37"/>
    <w:rsid w:val="009650BA"/>
    <w:rsid w:val="009658AE"/>
    <w:rsid w:val="009664CC"/>
    <w:rsid w:val="00966615"/>
    <w:rsid w:val="00966EAF"/>
    <w:rsid w:val="00966EF3"/>
    <w:rsid w:val="00966F89"/>
    <w:rsid w:val="0096792D"/>
    <w:rsid w:val="00967AA3"/>
    <w:rsid w:val="009707FC"/>
    <w:rsid w:val="00971018"/>
    <w:rsid w:val="00971503"/>
    <w:rsid w:val="009716F8"/>
    <w:rsid w:val="00971ACB"/>
    <w:rsid w:val="00971E63"/>
    <w:rsid w:val="00972935"/>
    <w:rsid w:val="00973349"/>
    <w:rsid w:val="0097361A"/>
    <w:rsid w:val="009736F6"/>
    <w:rsid w:val="009738FF"/>
    <w:rsid w:val="009749A1"/>
    <w:rsid w:val="00974DE7"/>
    <w:rsid w:val="0097538B"/>
    <w:rsid w:val="009766E6"/>
    <w:rsid w:val="0097674A"/>
    <w:rsid w:val="00976BB9"/>
    <w:rsid w:val="0097720E"/>
    <w:rsid w:val="009777EB"/>
    <w:rsid w:val="00980A57"/>
    <w:rsid w:val="00982F4F"/>
    <w:rsid w:val="00982F7E"/>
    <w:rsid w:val="00985663"/>
    <w:rsid w:val="00985DAB"/>
    <w:rsid w:val="00985F56"/>
    <w:rsid w:val="00986412"/>
    <w:rsid w:val="009866EF"/>
    <w:rsid w:val="009870FB"/>
    <w:rsid w:val="00987434"/>
    <w:rsid w:val="00987C56"/>
    <w:rsid w:val="00990CAE"/>
    <w:rsid w:val="009912CD"/>
    <w:rsid w:val="0099189B"/>
    <w:rsid w:val="009921C1"/>
    <w:rsid w:val="00993387"/>
    <w:rsid w:val="009945E4"/>
    <w:rsid w:val="00994993"/>
    <w:rsid w:val="00995CAA"/>
    <w:rsid w:val="00995DB5"/>
    <w:rsid w:val="0099624E"/>
    <w:rsid w:val="009962BB"/>
    <w:rsid w:val="009965DF"/>
    <w:rsid w:val="009967A8"/>
    <w:rsid w:val="00997373"/>
    <w:rsid w:val="009A15B3"/>
    <w:rsid w:val="009A18AF"/>
    <w:rsid w:val="009A2BDF"/>
    <w:rsid w:val="009A2D7D"/>
    <w:rsid w:val="009A2E64"/>
    <w:rsid w:val="009A2FE4"/>
    <w:rsid w:val="009A5075"/>
    <w:rsid w:val="009A6343"/>
    <w:rsid w:val="009A7A3B"/>
    <w:rsid w:val="009A7AF9"/>
    <w:rsid w:val="009A7F37"/>
    <w:rsid w:val="009B02B6"/>
    <w:rsid w:val="009B0802"/>
    <w:rsid w:val="009B1094"/>
    <w:rsid w:val="009B1139"/>
    <w:rsid w:val="009B14B5"/>
    <w:rsid w:val="009B2067"/>
    <w:rsid w:val="009B2415"/>
    <w:rsid w:val="009B2BCB"/>
    <w:rsid w:val="009B2C29"/>
    <w:rsid w:val="009B3368"/>
    <w:rsid w:val="009B4A7E"/>
    <w:rsid w:val="009B56EE"/>
    <w:rsid w:val="009B5C17"/>
    <w:rsid w:val="009B6759"/>
    <w:rsid w:val="009B7973"/>
    <w:rsid w:val="009B7F51"/>
    <w:rsid w:val="009C001D"/>
    <w:rsid w:val="009C068E"/>
    <w:rsid w:val="009C0DE9"/>
    <w:rsid w:val="009C13BC"/>
    <w:rsid w:val="009C16B7"/>
    <w:rsid w:val="009C17E6"/>
    <w:rsid w:val="009C1BB0"/>
    <w:rsid w:val="009C23CD"/>
    <w:rsid w:val="009C296D"/>
    <w:rsid w:val="009C3B4A"/>
    <w:rsid w:val="009C3BF4"/>
    <w:rsid w:val="009C3DFA"/>
    <w:rsid w:val="009C4AA9"/>
    <w:rsid w:val="009C5C1B"/>
    <w:rsid w:val="009C5E3C"/>
    <w:rsid w:val="009C5FDB"/>
    <w:rsid w:val="009C698D"/>
    <w:rsid w:val="009C77EE"/>
    <w:rsid w:val="009C7AE3"/>
    <w:rsid w:val="009D1BB4"/>
    <w:rsid w:val="009D1D4D"/>
    <w:rsid w:val="009D2422"/>
    <w:rsid w:val="009D2B2E"/>
    <w:rsid w:val="009D3535"/>
    <w:rsid w:val="009D3625"/>
    <w:rsid w:val="009D3BAB"/>
    <w:rsid w:val="009D3DF0"/>
    <w:rsid w:val="009D3E39"/>
    <w:rsid w:val="009D4058"/>
    <w:rsid w:val="009D4BCE"/>
    <w:rsid w:val="009D4BFE"/>
    <w:rsid w:val="009D4CAC"/>
    <w:rsid w:val="009D5141"/>
    <w:rsid w:val="009D524C"/>
    <w:rsid w:val="009D55FB"/>
    <w:rsid w:val="009D5B43"/>
    <w:rsid w:val="009D6AEA"/>
    <w:rsid w:val="009D6FDB"/>
    <w:rsid w:val="009D726B"/>
    <w:rsid w:val="009D72B7"/>
    <w:rsid w:val="009D7C04"/>
    <w:rsid w:val="009E0348"/>
    <w:rsid w:val="009E1094"/>
    <w:rsid w:val="009E200E"/>
    <w:rsid w:val="009E23D8"/>
    <w:rsid w:val="009E3D62"/>
    <w:rsid w:val="009E42B1"/>
    <w:rsid w:val="009E4543"/>
    <w:rsid w:val="009E4ABD"/>
    <w:rsid w:val="009E4F4D"/>
    <w:rsid w:val="009E50F2"/>
    <w:rsid w:val="009E583C"/>
    <w:rsid w:val="009E5D39"/>
    <w:rsid w:val="009E6194"/>
    <w:rsid w:val="009E658D"/>
    <w:rsid w:val="009E7A0A"/>
    <w:rsid w:val="009E7BF6"/>
    <w:rsid w:val="009E7EAA"/>
    <w:rsid w:val="009F01DE"/>
    <w:rsid w:val="009F02D1"/>
    <w:rsid w:val="009F0336"/>
    <w:rsid w:val="009F0686"/>
    <w:rsid w:val="009F07C6"/>
    <w:rsid w:val="009F0B5E"/>
    <w:rsid w:val="009F2107"/>
    <w:rsid w:val="009F2198"/>
    <w:rsid w:val="009F40B3"/>
    <w:rsid w:val="009F48EF"/>
    <w:rsid w:val="009F4BB3"/>
    <w:rsid w:val="009F50B2"/>
    <w:rsid w:val="009F54F9"/>
    <w:rsid w:val="009F5A1E"/>
    <w:rsid w:val="009F6CC5"/>
    <w:rsid w:val="00A009F5"/>
    <w:rsid w:val="00A009FD"/>
    <w:rsid w:val="00A00F4C"/>
    <w:rsid w:val="00A01627"/>
    <w:rsid w:val="00A01B2F"/>
    <w:rsid w:val="00A01F1E"/>
    <w:rsid w:val="00A0305F"/>
    <w:rsid w:val="00A03791"/>
    <w:rsid w:val="00A04732"/>
    <w:rsid w:val="00A05607"/>
    <w:rsid w:val="00A059DE"/>
    <w:rsid w:val="00A05F4E"/>
    <w:rsid w:val="00A06227"/>
    <w:rsid w:val="00A0654F"/>
    <w:rsid w:val="00A07E5F"/>
    <w:rsid w:val="00A07FDB"/>
    <w:rsid w:val="00A106DE"/>
    <w:rsid w:val="00A114A0"/>
    <w:rsid w:val="00A11C2A"/>
    <w:rsid w:val="00A1286E"/>
    <w:rsid w:val="00A13098"/>
    <w:rsid w:val="00A130E9"/>
    <w:rsid w:val="00A134C6"/>
    <w:rsid w:val="00A14480"/>
    <w:rsid w:val="00A1526B"/>
    <w:rsid w:val="00A16091"/>
    <w:rsid w:val="00A16698"/>
    <w:rsid w:val="00A16DA2"/>
    <w:rsid w:val="00A16DE3"/>
    <w:rsid w:val="00A17A08"/>
    <w:rsid w:val="00A20C29"/>
    <w:rsid w:val="00A20CE9"/>
    <w:rsid w:val="00A211FA"/>
    <w:rsid w:val="00A21591"/>
    <w:rsid w:val="00A21AB7"/>
    <w:rsid w:val="00A22DF5"/>
    <w:rsid w:val="00A23F7E"/>
    <w:rsid w:val="00A2490C"/>
    <w:rsid w:val="00A2613A"/>
    <w:rsid w:val="00A27EDC"/>
    <w:rsid w:val="00A301F3"/>
    <w:rsid w:val="00A30653"/>
    <w:rsid w:val="00A30BB7"/>
    <w:rsid w:val="00A31342"/>
    <w:rsid w:val="00A316A0"/>
    <w:rsid w:val="00A320C4"/>
    <w:rsid w:val="00A323E0"/>
    <w:rsid w:val="00A3240F"/>
    <w:rsid w:val="00A32B82"/>
    <w:rsid w:val="00A3331C"/>
    <w:rsid w:val="00A33532"/>
    <w:rsid w:val="00A33F72"/>
    <w:rsid w:val="00A34063"/>
    <w:rsid w:val="00A34B9A"/>
    <w:rsid w:val="00A35410"/>
    <w:rsid w:val="00A358A3"/>
    <w:rsid w:val="00A36268"/>
    <w:rsid w:val="00A36EA3"/>
    <w:rsid w:val="00A374D4"/>
    <w:rsid w:val="00A37712"/>
    <w:rsid w:val="00A37BA1"/>
    <w:rsid w:val="00A40431"/>
    <w:rsid w:val="00A40AB3"/>
    <w:rsid w:val="00A41E68"/>
    <w:rsid w:val="00A420BC"/>
    <w:rsid w:val="00A4269A"/>
    <w:rsid w:val="00A42EED"/>
    <w:rsid w:val="00A43315"/>
    <w:rsid w:val="00A435EC"/>
    <w:rsid w:val="00A44CB6"/>
    <w:rsid w:val="00A44E85"/>
    <w:rsid w:val="00A45DB3"/>
    <w:rsid w:val="00A45F16"/>
    <w:rsid w:val="00A462CE"/>
    <w:rsid w:val="00A469E2"/>
    <w:rsid w:val="00A469F8"/>
    <w:rsid w:val="00A472A2"/>
    <w:rsid w:val="00A47396"/>
    <w:rsid w:val="00A473A9"/>
    <w:rsid w:val="00A473AF"/>
    <w:rsid w:val="00A47894"/>
    <w:rsid w:val="00A47CB9"/>
    <w:rsid w:val="00A502FE"/>
    <w:rsid w:val="00A508CD"/>
    <w:rsid w:val="00A52BB2"/>
    <w:rsid w:val="00A532D0"/>
    <w:rsid w:val="00A537CE"/>
    <w:rsid w:val="00A542C3"/>
    <w:rsid w:val="00A554F5"/>
    <w:rsid w:val="00A5562B"/>
    <w:rsid w:val="00A55C30"/>
    <w:rsid w:val="00A55E49"/>
    <w:rsid w:val="00A56C82"/>
    <w:rsid w:val="00A56CAE"/>
    <w:rsid w:val="00A577DE"/>
    <w:rsid w:val="00A6000F"/>
    <w:rsid w:val="00A60325"/>
    <w:rsid w:val="00A60AC2"/>
    <w:rsid w:val="00A6171B"/>
    <w:rsid w:val="00A6173A"/>
    <w:rsid w:val="00A6195F"/>
    <w:rsid w:val="00A623D5"/>
    <w:rsid w:val="00A62554"/>
    <w:rsid w:val="00A625FD"/>
    <w:rsid w:val="00A62DD6"/>
    <w:rsid w:val="00A6319B"/>
    <w:rsid w:val="00A63F34"/>
    <w:rsid w:val="00A64392"/>
    <w:rsid w:val="00A6451C"/>
    <w:rsid w:val="00A64C63"/>
    <w:rsid w:val="00A64F88"/>
    <w:rsid w:val="00A6546E"/>
    <w:rsid w:val="00A65A0B"/>
    <w:rsid w:val="00A65CE6"/>
    <w:rsid w:val="00A65F0F"/>
    <w:rsid w:val="00A65FFF"/>
    <w:rsid w:val="00A66352"/>
    <w:rsid w:val="00A6660B"/>
    <w:rsid w:val="00A66C17"/>
    <w:rsid w:val="00A675B4"/>
    <w:rsid w:val="00A67E0C"/>
    <w:rsid w:val="00A70C29"/>
    <w:rsid w:val="00A70D48"/>
    <w:rsid w:val="00A70E91"/>
    <w:rsid w:val="00A71B69"/>
    <w:rsid w:val="00A71BD5"/>
    <w:rsid w:val="00A71E2D"/>
    <w:rsid w:val="00A727AA"/>
    <w:rsid w:val="00A72DBC"/>
    <w:rsid w:val="00A7437D"/>
    <w:rsid w:val="00A74B6B"/>
    <w:rsid w:val="00A758B5"/>
    <w:rsid w:val="00A75ABE"/>
    <w:rsid w:val="00A75E01"/>
    <w:rsid w:val="00A76A05"/>
    <w:rsid w:val="00A772BC"/>
    <w:rsid w:val="00A773D7"/>
    <w:rsid w:val="00A77896"/>
    <w:rsid w:val="00A80287"/>
    <w:rsid w:val="00A803D7"/>
    <w:rsid w:val="00A807F4"/>
    <w:rsid w:val="00A8143D"/>
    <w:rsid w:val="00A81736"/>
    <w:rsid w:val="00A8176B"/>
    <w:rsid w:val="00A81B54"/>
    <w:rsid w:val="00A81F45"/>
    <w:rsid w:val="00A822A8"/>
    <w:rsid w:val="00A82D7D"/>
    <w:rsid w:val="00A8333C"/>
    <w:rsid w:val="00A83B48"/>
    <w:rsid w:val="00A84083"/>
    <w:rsid w:val="00A84D0E"/>
    <w:rsid w:val="00A84DB9"/>
    <w:rsid w:val="00A84DF7"/>
    <w:rsid w:val="00A855F7"/>
    <w:rsid w:val="00A85C06"/>
    <w:rsid w:val="00A86267"/>
    <w:rsid w:val="00A86770"/>
    <w:rsid w:val="00A86893"/>
    <w:rsid w:val="00A8712C"/>
    <w:rsid w:val="00A87BCE"/>
    <w:rsid w:val="00A90484"/>
    <w:rsid w:val="00A90FB0"/>
    <w:rsid w:val="00A911B7"/>
    <w:rsid w:val="00A92B26"/>
    <w:rsid w:val="00A92F06"/>
    <w:rsid w:val="00A93EAB"/>
    <w:rsid w:val="00A94900"/>
    <w:rsid w:val="00A9513D"/>
    <w:rsid w:val="00A953C1"/>
    <w:rsid w:val="00A9558E"/>
    <w:rsid w:val="00A957D5"/>
    <w:rsid w:val="00A95816"/>
    <w:rsid w:val="00A958A0"/>
    <w:rsid w:val="00A96724"/>
    <w:rsid w:val="00A97070"/>
    <w:rsid w:val="00A971AF"/>
    <w:rsid w:val="00A97DB2"/>
    <w:rsid w:val="00A97E80"/>
    <w:rsid w:val="00AA095F"/>
    <w:rsid w:val="00AA11D0"/>
    <w:rsid w:val="00AA1924"/>
    <w:rsid w:val="00AA1F20"/>
    <w:rsid w:val="00AA1F4A"/>
    <w:rsid w:val="00AA2982"/>
    <w:rsid w:val="00AA4049"/>
    <w:rsid w:val="00AA4766"/>
    <w:rsid w:val="00AA4E0C"/>
    <w:rsid w:val="00AA5E79"/>
    <w:rsid w:val="00AA724C"/>
    <w:rsid w:val="00AB0278"/>
    <w:rsid w:val="00AB18EA"/>
    <w:rsid w:val="00AB1B55"/>
    <w:rsid w:val="00AB21B9"/>
    <w:rsid w:val="00AB35CB"/>
    <w:rsid w:val="00AB392A"/>
    <w:rsid w:val="00AB44F6"/>
    <w:rsid w:val="00AB507C"/>
    <w:rsid w:val="00AB522F"/>
    <w:rsid w:val="00AB530A"/>
    <w:rsid w:val="00AB73F7"/>
    <w:rsid w:val="00AB763B"/>
    <w:rsid w:val="00AB76A3"/>
    <w:rsid w:val="00AC0187"/>
    <w:rsid w:val="00AC094C"/>
    <w:rsid w:val="00AC0BB1"/>
    <w:rsid w:val="00AC0DE7"/>
    <w:rsid w:val="00AC1048"/>
    <w:rsid w:val="00AC3335"/>
    <w:rsid w:val="00AC33E3"/>
    <w:rsid w:val="00AC4307"/>
    <w:rsid w:val="00AC443E"/>
    <w:rsid w:val="00AC48D4"/>
    <w:rsid w:val="00AC4909"/>
    <w:rsid w:val="00AC4C6B"/>
    <w:rsid w:val="00AC5EC3"/>
    <w:rsid w:val="00AC69B5"/>
    <w:rsid w:val="00AC6C4C"/>
    <w:rsid w:val="00AD09F7"/>
    <w:rsid w:val="00AD0E41"/>
    <w:rsid w:val="00AD0E61"/>
    <w:rsid w:val="00AD146B"/>
    <w:rsid w:val="00AD19E6"/>
    <w:rsid w:val="00AD2056"/>
    <w:rsid w:val="00AD24BC"/>
    <w:rsid w:val="00AD27C6"/>
    <w:rsid w:val="00AD37FA"/>
    <w:rsid w:val="00AD5B5D"/>
    <w:rsid w:val="00AD69E2"/>
    <w:rsid w:val="00AD729E"/>
    <w:rsid w:val="00AE012F"/>
    <w:rsid w:val="00AE051D"/>
    <w:rsid w:val="00AE060B"/>
    <w:rsid w:val="00AE082F"/>
    <w:rsid w:val="00AE0FDD"/>
    <w:rsid w:val="00AE1AD6"/>
    <w:rsid w:val="00AE2313"/>
    <w:rsid w:val="00AE2D0B"/>
    <w:rsid w:val="00AE474B"/>
    <w:rsid w:val="00AE4C81"/>
    <w:rsid w:val="00AE4D10"/>
    <w:rsid w:val="00AE5AD5"/>
    <w:rsid w:val="00AE5AF4"/>
    <w:rsid w:val="00AE5FD0"/>
    <w:rsid w:val="00AE600A"/>
    <w:rsid w:val="00AE6FEF"/>
    <w:rsid w:val="00AF1683"/>
    <w:rsid w:val="00AF201E"/>
    <w:rsid w:val="00AF252C"/>
    <w:rsid w:val="00AF2C31"/>
    <w:rsid w:val="00AF313F"/>
    <w:rsid w:val="00AF3292"/>
    <w:rsid w:val="00AF3479"/>
    <w:rsid w:val="00AF3C40"/>
    <w:rsid w:val="00AF3FF1"/>
    <w:rsid w:val="00AF4054"/>
    <w:rsid w:val="00AF4E2E"/>
    <w:rsid w:val="00AF605F"/>
    <w:rsid w:val="00AF60A4"/>
    <w:rsid w:val="00B00D50"/>
    <w:rsid w:val="00B010F9"/>
    <w:rsid w:val="00B01A34"/>
    <w:rsid w:val="00B01FFD"/>
    <w:rsid w:val="00B022C9"/>
    <w:rsid w:val="00B02ECE"/>
    <w:rsid w:val="00B03239"/>
    <w:rsid w:val="00B03A29"/>
    <w:rsid w:val="00B04C0F"/>
    <w:rsid w:val="00B05284"/>
    <w:rsid w:val="00B05325"/>
    <w:rsid w:val="00B056A9"/>
    <w:rsid w:val="00B0579C"/>
    <w:rsid w:val="00B05CF3"/>
    <w:rsid w:val="00B066BA"/>
    <w:rsid w:val="00B07D3C"/>
    <w:rsid w:val="00B07E79"/>
    <w:rsid w:val="00B10472"/>
    <w:rsid w:val="00B1073A"/>
    <w:rsid w:val="00B10F42"/>
    <w:rsid w:val="00B123BD"/>
    <w:rsid w:val="00B12795"/>
    <w:rsid w:val="00B129B3"/>
    <w:rsid w:val="00B12D4E"/>
    <w:rsid w:val="00B135FF"/>
    <w:rsid w:val="00B159BC"/>
    <w:rsid w:val="00B17B0E"/>
    <w:rsid w:val="00B20062"/>
    <w:rsid w:val="00B203D5"/>
    <w:rsid w:val="00B21AE0"/>
    <w:rsid w:val="00B21AEA"/>
    <w:rsid w:val="00B21FD8"/>
    <w:rsid w:val="00B22241"/>
    <w:rsid w:val="00B224BA"/>
    <w:rsid w:val="00B22A05"/>
    <w:rsid w:val="00B22C26"/>
    <w:rsid w:val="00B22E0B"/>
    <w:rsid w:val="00B236EB"/>
    <w:rsid w:val="00B23754"/>
    <w:rsid w:val="00B23FDE"/>
    <w:rsid w:val="00B23FFC"/>
    <w:rsid w:val="00B250C0"/>
    <w:rsid w:val="00B2591F"/>
    <w:rsid w:val="00B25F49"/>
    <w:rsid w:val="00B26352"/>
    <w:rsid w:val="00B26DC6"/>
    <w:rsid w:val="00B27692"/>
    <w:rsid w:val="00B27FC2"/>
    <w:rsid w:val="00B30F9A"/>
    <w:rsid w:val="00B316D0"/>
    <w:rsid w:val="00B31790"/>
    <w:rsid w:val="00B31F84"/>
    <w:rsid w:val="00B32094"/>
    <w:rsid w:val="00B33958"/>
    <w:rsid w:val="00B33C0B"/>
    <w:rsid w:val="00B342B4"/>
    <w:rsid w:val="00B342F1"/>
    <w:rsid w:val="00B35933"/>
    <w:rsid w:val="00B36170"/>
    <w:rsid w:val="00B361C5"/>
    <w:rsid w:val="00B36F4D"/>
    <w:rsid w:val="00B3738A"/>
    <w:rsid w:val="00B3765F"/>
    <w:rsid w:val="00B37E75"/>
    <w:rsid w:val="00B403D3"/>
    <w:rsid w:val="00B405C0"/>
    <w:rsid w:val="00B40A1C"/>
    <w:rsid w:val="00B41340"/>
    <w:rsid w:val="00B41760"/>
    <w:rsid w:val="00B41A5F"/>
    <w:rsid w:val="00B41D5B"/>
    <w:rsid w:val="00B41E29"/>
    <w:rsid w:val="00B41F32"/>
    <w:rsid w:val="00B423D4"/>
    <w:rsid w:val="00B4266A"/>
    <w:rsid w:val="00B42AD3"/>
    <w:rsid w:val="00B42D5B"/>
    <w:rsid w:val="00B4387F"/>
    <w:rsid w:val="00B43B8D"/>
    <w:rsid w:val="00B44FB9"/>
    <w:rsid w:val="00B452AA"/>
    <w:rsid w:val="00B461EF"/>
    <w:rsid w:val="00B46340"/>
    <w:rsid w:val="00B464B3"/>
    <w:rsid w:val="00B46D09"/>
    <w:rsid w:val="00B5028C"/>
    <w:rsid w:val="00B503AE"/>
    <w:rsid w:val="00B50E4F"/>
    <w:rsid w:val="00B51461"/>
    <w:rsid w:val="00B52495"/>
    <w:rsid w:val="00B53AE0"/>
    <w:rsid w:val="00B55334"/>
    <w:rsid w:val="00B5728F"/>
    <w:rsid w:val="00B610A9"/>
    <w:rsid w:val="00B6123A"/>
    <w:rsid w:val="00B613D6"/>
    <w:rsid w:val="00B61981"/>
    <w:rsid w:val="00B62875"/>
    <w:rsid w:val="00B629D0"/>
    <w:rsid w:val="00B62FC7"/>
    <w:rsid w:val="00B633A8"/>
    <w:rsid w:val="00B63DB1"/>
    <w:rsid w:val="00B641B5"/>
    <w:rsid w:val="00B64395"/>
    <w:rsid w:val="00B64E2D"/>
    <w:rsid w:val="00B65BF7"/>
    <w:rsid w:val="00B65E96"/>
    <w:rsid w:val="00B66461"/>
    <w:rsid w:val="00B66A57"/>
    <w:rsid w:val="00B72E81"/>
    <w:rsid w:val="00B73330"/>
    <w:rsid w:val="00B74BD5"/>
    <w:rsid w:val="00B74F28"/>
    <w:rsid w:val="00B75034"/>
    <w:rsid w:val="00B7569F"/>
    <w:rsid w:val="00B75D08"/>
    <w:rsid w:val="00B767A4"/>
    <w:rsid w:val="00B76AB8"/>
    <w:rsid w:val="00B77B3D"/>
    <w:rsid w:val="00B77CEC"/>
    <w:rsid w:val="00B8065E"/>
    <w:rsid w:val="00B80E9F"/>
    <w:rsid w:val="00B81213"/>
    <w:rsid w:val="00B812DD"/>
    <w:rsid w:val="00B816E9"/>
    <w:rsid w:val="00B83E9B"/>
    <w:rsid w:val="00B840BE"/>
    <w:rsid w:val="00B85160"/>
    <w:rsid w:val="00B853CC"/>
    <w:rsid w:val="00B853F2"/>
    <w:rsid w:val="00B85449"/>
    <w:rsid w:val="00B8621B"/>
    <w:rsid w:val="00B8668D"/>
    <w:rsid w:val="00B86D19"/>
    <w:rsid w:val="00B86EB0"/>
    <w:rsid w:val="00B87450"/>
    <w:rsid w:val="00B87744"/>
    <w:rsid w:val="00B87AB9"/>
    <w:rsid w:val="00B87E03"/>
    <w:rsid w:val="00B90BE1"/>
    <w:rsid w:val="00B91A57"/>
    <w:rsid w:val="00B9295C"/>
    <w:rsid w:val="00B92BA0"/>
    <w:rsid w:val="00B92F36"/>
    <w:rsid w:val="00B92F44"/>
    <w:rsid w:val="00B94157"/>
    <w:rsid w:val="00B944F0"/>
    <w:rsid w:val="00B94F1C"/>
    <w:rsid w:val="00B95185"/>
    <w:rsid w:val="00B95476"/>
    <w:rsid w:val="00B95624"/>
    <w:rsid w:val="00B95C53"/>
    <w:rsid w:val="00B96D43"/>
    <w:rsid w:val="00B97E15"/>
    <w:rsid w:val="00BA082B"/>
    <w:rsid w:val="00BA18F1"/>
    <w:rsid w:val="00BA27F7"/>
    <w:rsid w:val="00BA3700"/>
    <w:rsid w:val="00BA3C43"/>
    <w:rsid w:val="00BA3FD3"/>
    <w:rsid w:val="00BA4633"/>
    <w:rsid w:val="00BA52E5"/>
    <w:rsid w:val="00BA5D91"/>
    <w:rsid w:val="00BA5DE9"/>
    <w:rsid w:val="00BA5FF9"/>
    <w:rsid w:val="00BA7841"/>
    <w:rsid w:val="00BB0558"/>
    <w:rsid w:val="00BB088F"/>
    <w:rsid w:val="00BB0891"/>
    <w:rsid w:val="00BB143A"/>
    <w:rsid w:val="00BB16B4"/>
    <w:rsid w:val="00BB1969"/>
    <w:rsid w:val="00BB1C4D"/>
    <w:rsid w:val="00BB2721"/>
    <w:rsid w:val="00BB305B"/>
    <w:rsid w:val="00BB3A10"/>
    <w:rsid w:val="00BB3AFD"/>
    <w:rsid w:val="00BB3BF8"/>
    <w:rsid w:val="00BB458E"/>
    <w:rsid w:val="00BB47E9"/>
    <w:rsid w:val="00BB4832"/>
    <w:rsid w:val="00BB4D5A"/>
    <w:rsid w:val="00BB5E49"/>
    <w:rsid w:val="00BB6463"/>
    <w:rsid w:val="00BB6FC2"/>
    <w:rsid w:val="00BC0877"/>
    <w:rsid w:val="00BC0D7E"/>
    <w:rsid w:val="00BC17F1"/>
    <w:rsid w:val="00BC2716"/>
    <w:rsid w:val="00BC2892"/>
    <w:rsid w:val="00BC3A45"/>
    <w:rsid w:val="00BC4FBC"/>
    <w:rsid w:val="00BC51CA"/>
    <w:rsid w:val="00BC54E6"/>
    <w:rsid w:val="00BC5EAB"/>
    <w:rsid w:val="00BC6703"/>
    <w:rsid w:val="00BC7A1E"/>
    <w:rsid w:val="00BC7AF4"/>
    <w:rsid w:val="00BC7D18"/>
    <w:rsid w:val="00BD010E"/>
    <w:rsid w:val="00BD02BD"/>
    <w:rsid w:val="00BD0381"/>
    <w:rsid w:val="00BD0588"/>
    <w:rsid w:val="00BD05D8"/>
    <w:rsid w:val="00BD0AE1"/>
    <w:rsid w:val="00BD0F77"/>
    <w:rsid w:val="00BD1049"/>
    <w:rsid w:val="00BD10B3"/>
    <w:rsid w:val="00BD14EE"/>
    <w:rsid w:val="00BD1CBC"/>
    <w:rsid w:val="00BD21FA"/>
    <w:rsid w:val="00BD227F"/>
    <w:rsid w:val="00BD2713"/>
    <w:rsid w:val="00BD27C8"/>
    <w:rsid w:val="00BD2A54"/>
    <w:rsid w:val="00BD3687"/>
    <w:rsid w:val="00BD37C2"/>
    <w:rsid w:val="00BD421C"/>
    <w:rsid w:val="00BD5543"/>
    <w:rsid w:val="00BD5F8D"/>
    <w:rsid w:val="00BD6383"/>
    <w:rsid w:val="00BD650D"/>
    <w:rsid w:val="00BD6D7D"/>
    <w:rsid w:val="00BD76E2"/>
    <w:rsid w:val="00BD78F6"/>
    <w:rsid w:val="00BD7C23"/>
    <w:rsid w:val="00BD7DFD"/>
    <w:rsid w:val="00BE0265"/>
    <w:rsid w:val="00BE03BE"/>
    <w:rsid w:val="00BE07AC"/>
    <w:rsid w:val="00BE1066"/>
    <w:rsid w:val="00BE12EB"/>
    <w:rsid w:val="00BE2061"/>
    <w:rsid w:val="00BE2142"/>
    <w:rsid w:val="00BE23CE"/>
    <w:rsid w:val="00BE259C"/>
    <w:rsid w:val="00BE285C"/>
    <w:rsid w:val="00BE2EB3"/>
    <w:rsid w:val="00BE34FE"/>
    <w:rsid w:val="00BE3F1F"/>
    <w:rsid w:val="00BE4FA2"/>
    <w:rsid w:val="00BE4FAA"/>
    <w:rsid w:val="00BE54FB"/>
    <w:rsid w:val="00BE563B"/>
    <w:rsid w:val="00BE60A5"/>
    <w:rsid w:val="00BE6847"/>
    <w:rsid w:val="00BE68F7"/>
    <w:rsid w:val="00BE6A93"/>
    <w:rsid w:val="00BE6B38"/>
    <w:rsid w:val="00BE707D"/>
    <w:rsid w:val="00BE71E1"/>
    <w:rsid w:val="00BE789B"/>
    <w:rsid w:val="00BE7F71"/>
    <w:rsid w:val="00BF03D6"/>
    <w:rsid w:val="00BF0959"/>
    <w:rsid w:val="00BF139C"/>
    <w:rsid w:val="00BF13B4"/>
    <w:rsid w:val="00BF1B49"/>
    <w:rsid w:val="00BF275A"/>
    <w:rsid w:val="00BF2A7C"/>
    <w:rsid w:val="00BF411C"/>
    <w:rsid w:val="00BF443C"/>
    <w:rsid w:val="00BF4980"/>
    <w:rsid w:val="00BF4B7F"/>
    <w:rsid w:val="00BF53BF"/>
    <w:rsid w:val="00BF5F34"/>
    <w:rsid w:val="00BF61DB"/>
    <w:rsid w:val="00BF7501"/>
    <w:rsid w:val="00BF759A"/>
    <w:rsid w:val="00BF7807"/>
    <w:rsid w:val="00BF7A59"/>
    <w:rsid w:val="00C00B9C"/>
    <w:rsid w:val="00C01F0E"/>
    <w:rsid w:val="00C02CC3"/>
    <w:rsid w:val="00C04C80"/>
    <w:rsid w:val="00C04E31"/>
    <w:rsid w:val="00C05166"/>
    <w:rsid w:val="00C073AF"/>
    <w:rsid w:val="00C074B3"/>
    <w:rsid w:val="00C075CD"/>
    <w:rsid w:val="00C07ECF"/>
    <w:rsid w:val="00C100C8"/>
    <w:rsid w:val="00C1045E"/>
    <w:rsid w:val="00C1103B"/>
    <w:rsid w:val="00C11067"/>
    <w:rsid w:val="00C11A78"/>
    <w:rsid w:val="00C12472"/>
    <w:rsid w:val="00C12AED"/>
    <w:rsid w:val="00C12E1D"/>
    <w:rsid w:val="00C13566"/>
    <w:rsid w:val="00C13C1E"/>
    <w:rsid w:val="00C13DA1"/>
    <w:rsid w:val="00C14227"/>
    <w:rsid w:val="00C14258"/>
    <w:rsid w:val="00C15741"/>
    <w:rsid w:val="00C158C6"/>
    <w:rsid w:val="00C16A9E"/>
    <w:rsid w:val="00C16EEC"/>
    <w:rsid w:val="00C17140"/>
    <w:rsid w:val="00C1725D"/>
    <w:rsid w:val="00C175DE"/>
    <w:rsid w:val="00C17784"/>
    <w:rsid w:val="00C2054D"/>
    <w:rsid w:val="00C206FC"/>
    <w:rsid w:val="00C2152B"/>
    <w:rsid w:val="00C21B82"/>
    <w:rsid w:val="00C21C5D"/>
    <w:rsid w:val="00C21EC4"/>
    <w:rsid w:val="00C21F8B"/>
    <w:rsid w:val="00C2221A"/>
    <w:rsid w:val="00C224AC"/>
    <w:rsid w:val="00C22697"/>
    <w:rsid w:val="00C228D3"/>
    <w:rsid w:val="00C22F0C"/>
    <w:rsid w:val="00C23909"/>
    <w:rsid w:val="00C23C27"/>
    <w:rsid w:val="00C23D1C"/>
    <w:rsid w:val="00C24CFA"/>
    <w:rsid w:val="00C25475"/>
    <w:rsid w:val="00C267FD"/>
    <w:rsid w:val="00C272DA"/>
    <w:rsid w:val="00C276CE"/>
    <w:rsid w:val="00C27747"/>
    <w:rsid w:val="00C278E5"/>
    <w:rsid w:val="00C30FA7"/>
    <w:rsid w:val="00C30FB0"/>
    <w:rsid w:val="00C3153B"/>
    <w:rsid w:val="00C3154F"/>
    <w:rsid w:val="00C32E5D"/>
    <w:rsid w:val="00C333DD"/>
    <w:rsid w:val="00C33FAC"/>
    <w:rsid w:val="00C345C3"/>
    <w:rsid w:val="00C3462E"/>
    <w:rsid w:val="00C34AB6"/>
    <w:rsid w:val="00C351DF"/>
    <w:rsid w:val="00C360D3"/>
    <w:rsid w:val="00C36CA6"/>
    <w:rsid w:val="00C3740D"/>
    <w:rsid w:val="00C37B64"/>
    <w:rsid w:val="00C40CDD"/>
    <w:rsid w:val="00C412E0"/>
    <w:rsid w:val="00C41740"/>
    <w:rsid w:val="00C41AA0"/>
    <w:rsid w:val="00C42312"/>
    <w:rsid w:val="00C42496"/>
    <w:rsid w:val="00C424D8"/>
    <w:rsid w:val="00C425C6"/>
    <w:rsid w:val="00C4277B"/>
    <w:rsid w:val="00C42A81"/>
    <w:rsid w:val="00C42CFB"/>
    <w:rsid w:val="00C43A79"/>
    <w:rsid w:val="00C45481"/>
    <w:rsid w:val="00C45777"/>
    <w:rsid w:val="00C457E6"/>
    <w:rsid w:val="00C459F9"/>
    <w:rsid w:val="00C45BB1"/>
    <w:rsid w:val="00C45E6D"/>
    <w:rsid w:val="00C4738B"/>
    <w:rsid w:val="00C47ADB"/>
    <w:rsid w:val="00C47FBE"/>
    <w:rsid w:val="00C47FC7"/>
    <w:rsid w:val="00C505D5"/>
    <w:rsid w:val="00C513DB"/>
    <w:rsid w:val="00C516C1"/>
    <w:rsid w:val="00C51D9A"/>
    <w:rsid w:val="00C51DC2"/>
    <w:rsid w:val="00C51EBB"/>
    <w:rsid w:val="00C52E11"/>
    <w:rsid w:val="00C52F1A"/>
    <w:rsid w:val="00C541E6"/>
    <w:rsid w:val="00C5433D"/>
    <w:rsid w:val="00C5450F"/>
    <w:rsid w:val="00C54804"/>
    <w:rsid w:val="00C548CD"/>
    <w:rsid w:val="00C55328"/>
    <w:rsid w:val="00C55BAE"/>
    <w:rsid w:val="00C56DB8"/>
    <w:rsid w:val="00C5735A"/>
    <w:rsid w:val="00C5778B"/>
    <w:rsid w:val="00C57D92"/>
    <w:rsid w:val="00C61530"/>
    <w:rsid w:val="00C61A4E"/>
    <w:rsid w:val="00C61F45"/>
    <w:rsid w:val="00C623CA"/>
    <w:rsid w:val="00C6249B"/>
    <w:rsid w:val="00C62D5E"/>
    <w:rsid w:val="00C6361B"/>
    <w:rsid w:val="00C63A5F"/>
    <w:rsid w:val="00C63CE4"/>
    <w:rsid w:val="00C64563"/>
    <w:rsid w:val="00C64649"/>
    <w:rsid w:val="00C65946"/>
    <w:rsid w:val="00C65E32"/>
    <w:rsid w:val="00C6660E"/>
    <w:rsid w:val="00C67978"/>
    <w:rsid w:val="00C70231"/>
    <w:rsid w:val="00C7040B"/>
    <w:rsid w:val="00C70BAF"/>
    <w:rsid w:val="00C7140E"/>
    <w:rsid w:val="00C71C30"/>
    <w:rsid w:val="00C72242"/>
    <w:rsid w:val="00C73C0D"/>
    <w:rsid w:val="00C73D5E"/>
    <w:rsid w:val="00C73DD2"/>
    <w:rsid w:val="00C743FC"/>
    <w:rsid w:val="00C76607"/>
    <w:rsid w:val="00C7725F"/>
    <w:rsid w:val="00C7750B"/>
    <w:rsid w:val="00C800AE"/>
    <w:rsid w:val="00C807FC"/>
    <w:rsid w:val="00C81672"/>
    <w:rsid w:val="00C81B25"/>
    <w:rsid w:val="00C82F03"/>
    <w:rsid w:val="00C8449A"/>
    <w:rsid w:val="00C844F1"/>
    <w:rsid w:val="00C85226"/>
    <w:rsid w:val="00C86032"/>
    <w:rsid w:val="00C863D4"/>
    <w:rsid w:val="00C867EF"/>
    <w:rsid w:val="00C872F5"/>
    <w:rsid w:val="00C8770D"/>
    <w:rsid w:val="00C87BEA"/>
    <w:rsid w:val="00C900D8"/>
    <w:rsid w:val="00C91196"/>
    <w:rsid w:val="00C91C82"/>
    <w:rsid w:val="00C9227C"/>
    <w:rsid w:val="00C9283E"/>
    <w:rsid w:val="00C933EB"/>
    <w:rsid w:val="00C93A5A"/>
    <w:rsid w:val="00C94564"/>
    <w:rsid w:val="00C94586"/>
    <w:rsid w:val="00C946B4"/>
    <w:rsid w:val="00C94855"/>
    <w:rsid w:val="00C9493F"/>
    <w:rsid w:val="00C94950"/>
    <w:rsid w:val="00C94D0A"/>
    <w:rsid w:val="00C9565C"/>
    <w:rsid w:val="00C95DFC"/>
    <w:rsid w:val="00C95E80"/>
    <w:rsid w:val="00C96446"/>
    <w:rsid w:val="00C965CB"/>
    <w:rsid w:val="00C9671E"/>
    <w:rsid w:val="00C96729"/>
    <w:rsid w:val="00C96A57"/>
    <w:rsid w:val="00C96F5E"/>
    <w:rsid w:val="00C97314"/>
    <w:rsid w:val="00C9771D"/>
    <w:rsid w:val="00C97881"/>
    <w:rsid w:val="00CA064E"/>
    <w:rsid w:val="00CA074A"/>
    <w:rsid w:val="00CA0D02"/>
    <w:rsid w:val="00CA0DF7"/>
    <w:rsid w:val="00CA0E0C"/>
    <w:rsid w:val="00CA1079"/>
    <w:rsid w:val="00CA10C5"/>
    <w:rsid w:val="00CA117B"/>
    <w:rsid w:val="00CA122D"/>
    <w:rsid w:val="00CA1253"/>
    <w:rsid w:val="00CA2CE3"/>
    <w:rsid w:val="00CA37A1"/>
    <w:rsid w:val="00CA4069"/>
    <w:rsid w:val="00CA409C"/>
    <w:rsid w:val="00CA44E2"/>
    <w:rsid w:val="00CA4A6C"/>
    <w:rsid w:val="00CA50D1"/>
    <w:rsid w:val="00CA6781"/>
    <w:rsid w:val="00CB0B0B"/>
    <w:rsid w:val="00CB1655"/>
    <w:rsid w:val="00CB23E7"/>
    <w:rsid w:val="00CB2C2F"/>
    <w:rsid w:val="00CB2DCF"/>
    <w:rsid w:val="00CB3028"/>
    <w:rsid w:val="00CB3051"/>
    <w:rsid w:val="00CB33EC"/>
    <w:rsid w:val="00CB3C82"/>
    <w:rsid w:val="00CB55F9"/>
    <w:rsid w:val="00CB685E"/>
    <w:rsid w:val="00CB6B86"/>
    <w:rsid w:val="00CC14AD"/>
    <w:rsid w:val="00CC1813"/>
    <w:rsid w:val="00CC1E3E"/>
    <w:rsid w:val="00CC1FDB"/>
    <w:rsid w:val="00CC209A"/>
    <w:rsid w:val="00CC2738"/>
    <w:rsid w:val="00CC2D1B"/>
    <w:rsid w:val="00CC384C"/>
    <w:rsid w:val="00CC38DA"/>
    <w:rsid w:val="00CC38E6"/>
    <w:rsid w:val="00CC3EF9"/>
    <w:rsid w:val="00CC4118"/>
    <w:rsid w:val="00CC433B"/>
    <w:rsid w:val="00CC45FA"/>
    <w:rsid w:val="00CC58EC"/>
    <w:rsid w:val="00CC6172"/>
    <w:rsid w:val="00CC68F1"/>
    <w:rsid w:val="00CC69FD"/>
    <w:rsid w:val="00CC706A"/>
    <w:rsid w:val="00CD08BF"/>
    <w:rsid w:val="00CD0BDF"/>
    <w:rsid w:val="00CD10C8"/>
    <w:rsid w:val="00CD11FC"/>
    <w:rsid w:val="00CD14AE"/>
    <w:rsid w:val="00CD378E"/>
    <w:rsid w:val="00CD3973"/>
    <w:rsid w:val="00CD3D86"/>
    <w:rsid w:val="00CD3EB9"/>
    <w:rsid w:val="00CD4195"/>
    <w:rsid w:val="00CD5D99"/>
    <w:rsid w:val="00CD7C88"/>
    <w:rsid w:val="00CE037C"/>
    <w:rsid w:val="00CE0DB1"/>
    <w:rsid w:val="00CE0FFC"/>
    <w:rsid w:val="00CE192A"/>
    <w:rsid w:val="00CE1A74"/>
    <w:rsid w:val="00CE2150"/>
    <w:rsid w:val="00CE351D"/>
    <w:rsid w:val="00CE3A89"/>
    <w:rsid w:val="00CE48ED"/>
    <w:rsid w:val="00CE5005"/>
    <w:rsid w:val="00CE5474"/>
    <w:rsid w:val="00CE54FB"/>
    <w:rsid w:val="00CE5BEA"/>
    <w:rsid w:val="00CE5D73"/>
    <w:rsid w:val="00CE60EC"/>
    <w:rsid w:val="00CE689B"/>
    <w:rsid w:val="00CE6B36"/>
    <w:rsid w:val="00CE730C"/>
    <w:rsid w:val="00CF03DD"/>
    <w:rsid w:val="00CF06CE"/>
    <w:rsid w:val="00CF109E"/>
    <w:rsid w:val="00CF13D9"/>
    <w:rsid w:val="00CF144D"/>
    <w:rsid w:val="00CF29D1"/>
    <w:rsid w:val="00CF2EA6"/>
    <w:rsid w:val="00CF3916"/>
    <w:rsid w:val="00CF3C9F"/>
    <w:rsid w:val="00CF4188"/>
    <w:rsid w:val="00CF4C1F"/>
    <w:rsid w:val="00CF4D7A"/>
    <w:rsid w:val="00CF4E00"/>
    <w:rsid w:val="00CF4F3B"/>
    <w:rsid w:val="00CF5030"/>
    <w:rsid w:val="00CF52F9"/>
    <w:rsid w:val="00CF533E"/>
    <w:rsid w:val="00CF6479"/>
    <w:rsid w:val="00CF6B3B"/>
    <w:rsid w:val="00CF6D23"/>
    <w:rsid w:val="00CF6FC5"/>
    <w:rsid w:val="00CF72EC"/>
    <w:rsid w:val="00CF7332"/>
    <w:rsid w:val="00D02379"/>
    <w:rsid w:val="00D025D0"/>
    <w:rsid w:val="00D02F15"/>
    <w:rsid w:val="00D0343E"/>
    <w:rsid w:val="00D03757"/>
    <w:rsid w:val="00D03FFF"/>
    <w:rsid w:val="00D0457D"/>
    <w:rsid w:val="00D04D1A"/>
    <w:rsid w:val="00D0508C"/>
    <w:rsid w:val="00D051F1"/>
    <w:rsid w:val="00D0553B"/>
    <w:rsid w:val="00D0562C"/>
    <w:rsid w:val="00D05D44"/>
    <w:rsid w:val="00D0610C"/>
    <w:rsid w:val="00D0612E"/>
    <w:rsid w:val="00D0719F"/>
    <w:rsid w:val="00D074E0"/>
    <w:rsid w:val="00D07F61"/>
    <w:rsid w:val="00D10011"/>
    <w:rsid w:val="00D100BA"/>
    <w:rsid w:val="00D10ADF"/>
    <w:rsid w:val="00D10DC2"/>
    <w:rsid w:val="00D111C7"/>
    <w:rsid w:val="00D1211C"/>
    <w:rsid w:val="00D1266A"/>
    <w:rsid w:val="00D12EDF"/>
    <w:rsid w:val="00D1376A"/>
    <w:rsid w:val="00D13CD8"/>
    <w:rsid w:val="00D1453A"/>
    <w:rsid w:val="00D151FD"/>
    <w:rsid w:val="00D15BAD"/>
    <w:rsid w:val="00D15E50"/>
    <w:rsid w:val="00D16284"/>
    <w:rsid w:val="00D167D8"/>
    <w:rsid w:val="00D173F0"/>
    <w:rsid w:val="00D17918"/>
    <w:rsid w:val="00D17B7D"/>
    <w:rsid w:val="00D20A0F"/>
    <w:rsid w:val="00D22102"/>
    <w:rsid w:val="00D22163"/>
    <w:rsid w:val="00D22BF4"/>
    <w:rsid w:val="00D235BB"/>
    <w:rsid w:val="00D23B5C"/>
    <w:rsid w:val="00D23C2A"/>
    <w:rsid w:val="00D23DF7"/>
    <w:rsid w:val="00D24AE7"/>
    <w:rsid w:val="00D24C4D"/>
    <w:rsid w:val="00D25221"/>
    <w:rsid w:val="00D2550F"/>
    <w:rsid w:val="00D25540"/>
    <w:rsid w:val="00D256D9"/>
    <w:rsid w:val="00D2591D"/>
    <w:rsid w:val="00D25DD9"/>
    <w:rsid w:val="00D26203"/>
    <w:rsid w:val="00D26370"/>
    <w:rsid w:val="00D26799"/>
    <w:rsid w:val="00D3013C"/>
    <w:rsid w:val="00D30171"/>
    <w:rsid w:val="00D302CC"/>
    <w:rsid w:val="00D30941"/>
    <w:rsid w:val="00D30ABF"/>
    <w:rsid w:val="00D30CA4"/>
    <w:rsid w:val="00D30D4A"/>
    <w:rsid w:val="00D311DB"/>
    <w:rsid w:val="00D3124A"/>
    <w:rsid w:val="00D31C0E"/>
    <w:rsid w:val="00D31E70"/>
    <w:rsid w:val="00D32991"/>
    <w:rsid w:val="00D32EBD"/>
    <w:rsid w:val="00D338C8"/>
    <w:rsid w:val="00D339DA"/>
    <w:rsid w:val="00D33BFC"/>
    <w:rsid w:val="00D36927"/>
    <w:rsid w:val="00D36A2A"/>
    <w:rsid w:val="00D36DDA"/>
    <w:rsid w:val="00D37531"/>
    <w:rsid w:val="00D37C01"/>
    <w:rsid w:val="00D40145"/>
    <w:rsid w:val="00D40D37"/>
    <w:rsid w:val="00D41813"/>
    <w:rsid w:val="00D41B33"/>
    <w:rsid w:val="00D41E85"/>
    <w:rsid w:val="00D42671"/>
    <w:rsid w:val="00D42C10"/>
    <w:rsid w:val="00D42EB0"/>
    <w:rsid w:val="00D4322D"/>
    <w:rsid w:val="00D43A79"/>
    <w:rsid w:val="00D43CEB"/>
    <w:rsid w:val="00D447FA"/>
    <w:rsid w:val="00D4522F"/>
    <w:rsid w:val="00D47779"/>
    <w:rsid w:val="00D47C3C"/>
    <w:rsid w:val="00D47E41"/>
    <w:rsid w:val="00D5035D"/>
    <w:rsid w:val="00D50415"/>
    <w:rsid w:val="00D51227"/>
    <w:rsid w:val="00D5183C"/>
    <w:rsid w:val="00D51B86"/>
    <w:rsid w:val="00D51D13"/>
    <w:rsid w:val="00D51DF5"/>
    <w:rsid w:val="00D51F46"/>
    <w:rsid w:val="00D51FB3"/>
    <w:rsid w:val="00D52037"/>
    <w:rsid w:val="00D525B6"/>
    <w:rsid w:val="00D52C18"/>
    <w:rsid w:val="00D52D65"/>
    <w:rsid w:val="00D5308C"/>
    <w:rsid w:val="00D530DD"/>
    <w:rsid w:val="00D5381B"/>
    <w:rsid w:val="00D541B0"/>
    <w:rsid w:val="00D5529A"/>
    <w:rsid w:val="00D55CCD"/>
    <w:rsid w:val="00D5609D"/>
    <w:rsid w:val="00D56C40"/>
    <w:rsid w:val="00D575E5"/>
    <w:rsid w:val="00D578C7"/>
    <w:rsid w:val="00D57C94"/>
    <w:rsid w:val="00D609AF"/>
    <w:rsid w:val="00D619C2"/>
    <w:rsid w:val="00D61AC3"/>
    <w:rsid w:val="00D61DDF"/>
    <w:rsid w:val="00D62232"/>
    <w:rsid w:val="00D62280"/>
    <w:rsid w:val="00D62426"/>
    <w:rsid w:val="00D62790"/>
    <w:rsid w:val="00D62C16"/>
    <w:rsid w:val="00D6340E"/>
    <w:rsid w:val="00D637E4"/>
    <w:rsid w:val="00D64AE0"/>
    <w:rsid w:val="00D64F19"/>
    <w:rsid w:val="00D653FE"/>
    <w:rsid w:val="00D65A52"/>
    <w:rsid w:val="00D666F4"/>
    <w:rsid w:val="00D671CA"/>
    <w:rsid w:val="00D701D7"/>
    <w:rsid w:val="00D7021D"/>
    <w:rsid w:val="00D702E0"/>
    <w:rsid w:val="00D70BB7"/>
    <w:rsid w:val="00D71AF8"/>
    <w:rsid w:val="00D71E40"/>
    <w:rsid w:val="00D727C9"/>
    <w:rsid w:val="00D72FDB"/>
    <w:rsid w:val="00D73B3C"/>
    <w:rsid w:val="00D74E83"/>
    <w:rsid w:val="00D75D64"/>
    <w:rsid w:val="00D77431"/>
    <w:rsid w:val="00D7747A"/>
    <w:rsid w:val="00D77723"/>
    <w:rsid w:val="00D77AB5"/>
    <w:rsid w:val="00D80100"/>
    <w:rsid w:val="00D8056E"/>
    <w:rsid w:val="00D81DB3"/>
    <w:rsid w:val="00D8285E"/>
    <w:rsid w:val="00D83585"/>
    <w:rsid w:val="00D84344"/>
    <w:rsid w:val="00D8596A"/>
    <w:rsid w:val="00D86736"/>
    <w:rsid w:val="00D901E7"/>
    <w:rsid w:val="00D9033A"/>
    <w:rsid w:val="00D9054C"/>
    <w:rsid w:val="00D908D3"/>
    <w:rsid w:val="00D91559"/>
    <w:rsid w:val="00D9172E"/>
    <w:rsid w:val="00D91C6B"/>
    <w:rsid w:val="00D920BA"/>
    <w:rsid w:val="00D92A78"/>
    <w:rsid w:val="00D93226"/>
    <w:rsid w:val="00D938BF"/>
    <w:rsid w:val="00D94314"/>
    <w:rsid w:val="00D943C1"/>
    <w:rsid w:val="00D961AB"/>
    <w:rsid w:val="00D974A9"/>
    <w:rsid w:val="00D9781E"/>
    <w:rsid w:val="00DA1C36"/>
    <w:rsid w:val="00DA1D0C"/>
    <w:rsid w:val="00DA2460"/>
    <w:rsid w:val="00DA3434"/>
    <w:rsid w:val="00DA3895"/>
    <w:rsid w:val="00DA406A"/>
    <w:rsid w:val="00DA4099"/>
    <w:rsid w:val="00DA477C"/>
    <w:rsid w:val="00DA614C"/>
    <w:rsid w:val="00DA7314"/>
    <w:rsid w:val="00DA7467"/>
    <w:rsid w:val="00DB02D7"/>
    <w:rsid w:val="00DB0D3E"/>
    <w:rsid w:val="00DB12FB"/>
    <w:rsid w:val="00DB1E6D"/>
    <w:rsid w:val="00DB3183"/>
    <w:rsid w:val="00DB34E8"/>
    <w:rsid w:val="00DB38DE"/>
    <w:rsid w:val="00DB4022"/>
    <w:rsid w:val="00DB4141"/>
    <w:rsid w:val="00DB45C3"/>
    <w:rsid w:val="00DB4AD1"/>
    <w:rsid w:val="00DB4BFD"/>
    <w:rsid w:val="00DB4F0E"/>
    <w:rsid w:val="00DB5240"/>
    <w:rsid w:val="00DB56A7"/>
    <w:rsid w:val="00DB5C72"/>
    <w:rsid w:val="00DB62CE"/>
    <w:rsid w:val="00DB6329"/>
    <w:rsid w:val="00DB6971"/>
    <w:rsid w:val="00DC08AE"/>
    <w:rsid w:val="00DC1AC5"/>
    <w:rsid w:val="00DC1B85"/>
    <w:rsid w:val="00DC22C5"/>
    <w:rsid w:val="00DC2A53"/>
    <w:rsid w:val="00DC3B0A"/>
    <w:rsid w:val="00DC3CAF"/>
    <w:rsid w:val="00DC3CCF"/>
    <w:rsid w:val="00DC3F58"/>
    <w:rsid w:val="00DC485D"/>
    <w:rsid w:val="00DC5461"/>
    <w:rsid w:val="00DC5952"/>
    <w:rsid w:val="00DC5A5B"/>
    <w:rsid w:val="00DC6643"/>
    <w:rsid w:val="00DC6BF0"/>
    <w:rsid w:val="00DC75FC"/>
    <w:rsid w:val="00DD0470"/>
    <w:rsid w:val="00DD2359"/>
    <w:rsid w:val="00DD27F7"/>
    <w:rsid w:val="00DD31AC"/>
    <w:rsid w:val="00DD3398"/>
    <w:rsid w:val="00DD49CE"/>
    <w:rsid w:val="00DD4D31"/>
    <w:rsid w:val="00DD637A"/>
    <w:rsid w:val="00DD715F"/>
    <w:rsid w:val="00DD7B05"/>
    <w:rsid w:val="00DD7B60"/>
    <w:rsid w:val="00DD7DE6"/>
    <w:rsid w:val="00DD7E98"/>
    <w:rsid w:val="00DE083C"/>
    <w:rsid w:val="00DE0AFE"/>
    <w:rsid w:val="00DE0C67"/>
    <w:rsid w:val="00DE1A09"/>
    <w:rsid w:val="00DE1EB1"/>
    <w:rsid w:val="00DE25ED"/>
    <w:rsid w:val="00DE2E52"/>
    <w:rsid w:val="00DE3166"/>
    <w:rsid w:val="00DE3658"/>
    <w:rsid w:val="00DE3A62"/>
    <w:rsid w:val="00DE4063"/>
    <w:rsid w:val="00DE6199"/>
    <w:rsid w:val="00DE62B5"/>
    <w:rsid w:val="00DE6601"/>
    <w:rsid w:val="00DE6794"/>
    <w:rsid w:val="00DE6FBE"/>
    <w:rsid w:val="00DE7BAD"/>
    <w:rsid w:val="00DE7CBE"/>
    <w:rsid w:val="00DF06A3"/>
    <w:rsid w:val="00DF0E03"/>
    <w:rsid w:val="00DF1997"/>
    <w:rsid w:val="00DF24BE"/>
    <w:rsid w:val="00DF2B50"/>
    <w:rsid w:val="00DF34B0"/>
    <w:rsid w:val="00DF39F8"/>
    <w:rsid w:val="00DF4F2E"/>
    <w:rsid w:val="00DF5C98"/>
    <w:rsid w:val="00DF67DE"/>
    <w:rsid w:val="00DF7229"/>
    <w:rsid w:val="00DF7C2E"/>
    <w:rsid w:val="00E00277"/>
    <w:rsid w:val="00E0083B"/>
    <w:rsid w:val="00E00CCB"/>
    <w:rsid w:val="00E00E05"/>
    <w:rsid w:val="00E01C2B"/>
    <w:rsid w:val="00E01EC7"/>
    <w:rsid w:val="00E01FFC"/>
    <w:rsid w:val="00E0241E"/>
    <w:rsid w:val="00E024CC"/>
    <w:rsid w:val="00E024E4"/>
    <w:rsid w:val="00E02669"/>
    <w:rsid w:val="00E02EB8"/>
    <w:rsid w:val="00E03407"/>
    <w:rsid w:val="00E03460"/>
    <w:rsid w:val="00E03517"/>
    <w:rsid w:val="00E04517"/>
    <w:rsid w:val="00E0462A"/>
    <w:rsid w:val="00E04C1A"/>
    <w:rsid w:val="00E06050"/>
    <w:rsid w:val="00E065BF"/>
    <w:rsid w:val="00E06D65"/>
    <w:rsid w:val="00E07519"/>
    <w:rsid w:val="00E07841"/>
    <w:rsid w:val="00E100C6"/>
    <w:rsid w:val="00E10B03"/>
    <w:rsid w:val="00E10B2E"/>
    <w:rsid w:val="00E132AF"/>
    <w:rsid w:val="00E134F6"/>
    <w:rsid w:val="00E13CF8"/>
    <w:rsid w:val="00E13DFA"/>
    <w:rsid w:val="00E15DD7"/>
    <w:rsid w:val="00E16999"/>
    <w:rsid w:val="00E16D3A"/>
    <w:rsid w:val="00E1723E"/>
    <w:rsid w:val="00E176F4"/>
    <w:rsid w:val="00E218A1"/>
    <w:rsid w:val="00E2199F"/>
    <w:rsid w:val="00E21C7F"/>
    <w:rsid w:val="00E22111"/>
    <w:rsid w:val="00E22631"/>
    <w:rsid w:val="00E22B45"/>
    <w:rsid w:val="00E22C38"/>
    <w:rsid w:val="00E22FFB"/>
    <w:rsid w:val="00E2357A"/>
    <w:rsid w:val="00E23946"/>
    <w:rsid w:val="00E241A2"/>
    <w:rsid w:val="00E24332"/>
    <w:rsid w:val="00E244D5"/>
    <w:rsid w:val="00E2565C"/>
    <w:rsid w:val="00E25D27"/>
    <w:rsid w:val="00E26B5F"/>
    <w:rsid w:val="00E26D8E"/>
    <w:rsid w:val="00E27AC8"/>
    <w:rsid w:val="00E27CC3"/>
    <w:rsid w:val="00E301C5"/>
    <w:rsid w:val="00E30500"/>
    <w:rsid w:val="00E30B29"/>
    <w:rsid w:val="00E31B67"/>
    <w:rsid w:val="00E31C9B"/>
    <w:rsid w:val="00E32325"/>
    <w:rsid w:val="00E3267A"/>
    <w:rsid w:val="00E32836"/>
    <w:rsid w:val="00E32BB1"/>
    <w:rsid w:val="00E331A5"/>
    <w:rsid w:val="00E33ADB"/>
    <w:rsid w:val="00E35A7D"/>
    <w:rsid w:val="00E35FAF"/>
    <w:rsid w:val="00E36242"/>
    <w:rsid w:val="00E36AE2"/>
    <w:rsid w:val="00E36EA1"/>
    <w:rsid w:val="00E3719F"/>
    <w:rsid w:val="00E371C7"/>
    <w:rsid w:val="00E375BB"/>
    <w:rsid w:val="00E4054A"/>
    <w:rsid w:val="00E40844"/>
    <w:rsid w:val="00E40B0B"/>
    <w:rsid w:val="00E41242"/>
    <w:rsid w:val="00E41315"/>
    <w:rsid w:val="00E41D88"/>
    <w:rsid w:val="00E423E2"/>
    <w:rsid w:val="00E42947"/>
    <w:rsid w:val="00E43349"/>
    <w:rsid w:val="00E4351E"/>
    <w:rsid w:val="00E43BCD"/>
    <w:rsid w:val="00E4459E"/>
    <w:rsid w:val="00E456C8"/>
    <w:rsid w:val="00E460B2"/>
    <w:rsid w:val="00E47334"/>
    <w:rsid w:val="00E47555"/>
    <w:rsid w:val="00E50269"/>
    <w:rsid w:val="00E5047B"/>
    <w:rsid w:val="00E51DC9"/>
    <w:rsid w:val="00E5231D"/>
    <w:rsid w:val="00E53470"/>
    <w:rsid w:val="00E53EE1"/>
    <w:rsid w:val="00E54536"/>
    <w:rsid w:val="00E54B0E"/>
    <w:rsid w:val="00E54FC1"/>
    <w:rsid w:val="00E5501D"/>
    <w:rsid w:val="00E55204"/>
    <w:rsid w:val="00E5560D"/>
    <w:rsid w:val="00E55777"/>
    <w:rsid w:val="00E55FEC"/>
    <w:rsid w:val="00E56B6A"/>
    <w:rsid w:val="00E56B97"/>
    <w:rsid w:val="00E573AD"/>
    <w:rsid w:val="00E57506"/>
    <w:rsid w:val="00E57EA0"/>
    <w:rsid w:val="00E612A6"/>
    <w:rsid w:val="00E61546"/>
    <w:rsid w:val="00E61C58"/>
    <w:rsid w:val="00E61E8B"/>
    <w:rsid w:val="00E624B9"/>
    <w:rsid w:val="00E6276D"/>
    <w:rsid w:val="00E627AB"/>
    <w:rsid w:val="00E62FF6"/>
    <w:rsid w:val="00E63039"/>
    <w:rsid w:val="00E638F5"/>
    <w:rsid w:val="00E63B75"/>
    <w:rsid w:val="00E63F94"/>
    <w:rsid w:val="00E6468E"/>
    <w:rsid w:val="00E649A3"/>
    <w:rsid w:val="00E64A24"/>
    <w:rsid w:val="00E64F5C"/>
    <w:rsid w:val="00E658C7"/>
    <w:rsid w:val="00E6696B"/>
    <w:rsid w:val="00E66B1A"/>
    <w:rsid w:val="00E6791D"/>
    <w:rsid w:val="00E70E36"/>
    <w:rsid w:val="00E70F8C"/>
    <w:rsid w:val="00E7157E"/>
    <w:rsid w:val="00E7159D"/>
    <w:rsid w:val="00E72148"/>
    <w:rsid w:val="00E72EC4"/>
    <w:rsid w:val="00E72F2A"/>
    <w:rsid w:val="00E745CA"/>
    <w:rsid w:val="00E74B49"/>
    <w:rsid w:val="00E74E97"/>
    <w:rsid w:val="00E74F00"/>
    <w:rsid w:val="00E74F12"/>
    <w:rsid w:val="00E75C97"/>
    <w:rsid w:val="00E76ACE"/>
    <w:rsid w:val="00E770D8"/>
    <w:rsid w:val="00E77344"/>
    <w:rsid w:val="00E77C61"/>
    <w:rsid w:val="00E81490"/>
    <w:rsid w:val="00E81A88"/>
    <w:rsid w:val="00E81F3D"/>
    <w:rsid w:val="00E81F62"/>
    <w:rsid w:val="00E830FE"/>
    <w:rsid w:val="00E8316E"/>
    <w:rsid w:val="00E836EA"/>
    <w:rsid w:val="00E83757"/>
    <w:rsid w:val="00E837FB"/>
    <w:rsid w:val="00E8394C"/>
    <w:rsid w:val="00E83A63"/>
    <w:rsid w:val="00E845EA"/>
    <w:rsid w:val="00E84A70"/>
    <w:rsid w:val="00E85089"/>
    <w:rsid w:val="00E85321"/>
    <w:rsid w:val="00E85BA1"/>
    <w:rsid w:val="00E85C94"/>
    <w:rsid w:val="00E85D95"/>
    <w:rsid w:val="00E8653C"/>
    <w:rsid w:val="00E90231"/>
    <w:rsid w:val="00E90666"/>
    <w:rsid w:val="00E917FC"/>
    <w:rsid w:val="00E91C8C"/>
    <w:rsid w:val="00E91F15"/>
    <w:rsid w:val="00E9262D"/>
    <w:rsid w:val="00E927EB"/>
    <w:rsid w:val="00E94CAE"/>
    <w:rsid w:val="00E95AA2"/>
    <w:rsid w:val="00E962B7"/>
    <w:rsid w:val="00E9636A"/>
    <w:rsid w:val="00E96FAF"/>
    <w:rsid w:val="00E97903"/>
    <w:rsid w:val="00EA04CC"/>
    <w:rsid w:val="00EA05AB"/>
    <w:rsid w:val="00EA13CF"/>
    <w:rsid w:val="00EA222A"/>
    <w:rsid w:val="00EA29F8"/>
    <w:rsid w:val="00EA4594"/>
    <w:rsid w:val="00EA4647"/>
    <w:rsid w:val="00EA4733"/>
    <w:rsid w:val="00EA72E0"/>
    <w:rsid w:val="00EA7862"/>
    <w:rsid w:val="00EA7951"/>
    <w:rsid w:val="00EA7E48"/>
    <w:rsid w:val="00EB0384"/>
    <w:rsid w:val="00EB0628"/>
    <w:rsid w:val="00EB065A"/>
    <w:rsid w:val="00EB0EFA"/>
    <w:rsid w:val="00EB101A"/>
    <w:rsid w:val="00EB2E3C"/>
    <w:rsid w:val="00EB382A"/>
    <w:rsid w:val="00EB47D0"/>
    <w:rsid w:val="00EB5E8F"/>
    <w:rsid w:val="00EB6B54"/>
    <w:rsid w:val="00EB726A"/>
    <w:rsid w:val="00EB7D4C"/>
    <w:rsid w:val="00EC0110"/>
    <w:rsid w:val="00EC0682"/>
    <w:rsid w:val="00EC1378"/>
    <w:rsid w:val="00EC2B8D"/>
    <w:rsid w:val="00EC2F7A"/>
    <w:rsid w:val="00EC3A17"/>
    <w:rsid w:val="00EC3E64"/>
    <w:rsid w:val="00EC4FDA"/>
    <w:rsid w:val="00EC54D3"/>
    <w:rsid w:val="00EC625C"/>
    <w:rsid w:val="00EC67DE"/>
    <w:rsid w:val="00EC6988"/>
    <w:rsid w:val="00EC7E33"/>
    <w:rsid w:val="00EC7E60"/>
    <w:rsid w:val="00ED01E2"/>
    <w:rsid w:val="00ED045F"/>
    <w:rsid w:val="00ED135D"/>
    <w:rsid w:val="00ED182C"/>
    <w:rsid w:val="00ED1C4C"/>
    <w:rsid w:val="00ED2941"/>
    <w:rsid w:val="00ED29D0"/>
    <w:rsid w:val="00ED2D6F"/>
    <w:rsid w:val="00ED3733"/>
    <w:rsid w:val="00ED3E32"/>
    <w:rsid w:val="00ED43B9"/>
    <w:rsid w:val="00ED4D62"/>
    <w:rsid w:val="00ED57BB"/>
    <w:rsid w:val="00ED61E0"/>
    <w:rsid w:val="00ED682B"/>
    <w:rsid w:val="00ED747F"/>
    <w:rsid w:val="00ED7712"/>
    <w:rsid w:val="00ED7C3A"/>
    <w:rsid w:val="00EE0080"/>
    <w:rsid w:val="00EE0161"/>
    <w:rsid w:val="00EE0730"/>
    <w:rsid w:val="00EE0B60"/>
    <w:rsid w:val="00EE0F62"/>
    <w:rsid w:val="00EE160D"/>
    <w:rsid w:val="00EE162A"/>
    <w:rsid w:val="00EE20DB"/>
    <w:rsid w:val="00EE23B1"/>
    <w:rsid w:val="00EE31BB"/>
    <w:rsid w:val="00EE321F"/>
    <w:rsid w:val="00EE44D3"/>
    <w:rsid w:val="00EE458E"/>
    <w:rsid w:val="00EE488E"/>
    <w:rsid w:val="00EE4DE3"/>
    <w:rsid w:val="00EE4ED0"/>
    <w:rsid w:val="00EE568B"/>
    <w:rsid w:val="00EE5D0C"/>
    <w:rsid w:val="00EE5E63"/>
    <w:rsid w:val="00EE642B"/>
    <w:rsid w:val="00EE70C4"/>
    <w:rsid w:val="00EF01DB"/>
    <w:rsid w:val="00EF0349"/>
    <w:rsid w:val="00EF07E2"/>
    <w:rsid w:val="00EF0949"/>
    <w:rsid w:val="00EF0A57"/>
    <w:rsid w:val="00EF1C0C"/>
    <w:rsid w:val="00EF1FC9"/>
    <w:rsid w:val="00EF223D"/>
    <w:rsid w:val="00EF2D33"/>
    <w:rsid w:val="00EF3994"/>
    <w:rsid w:val="00EF3FBC"/>
    <w:rsid w:val="00EF41A9"/>
    <w:rsid w:val="00EF4257"/>
    <w:rsid w:val="00EF53F6"/>
    <w:rsid w:val="00EF5A62"/>
    <w:rsid w:val="00EF6942"/>
    <w:rsid w:val="00EF6A29"/>
    <w:rsid w:val="00EF6C22"/>
    <w:rsid w:val="00EF740C"/>
    <w:rsid w:val="00EF76B2"/>
    <w:rsid w:val="00EF77E4"/>
    <w:rsid w:val="00EF7BB2"/>
    <w:rsid w:val="00EF7ECC"/>
    <w:rsid w:val="00F007E0"/>
    <w:rsid w:val="00F00EDE"/>
    <w:rsid w:val="00F010F1"/>
    <w:rsid w:val="00F01564"/>
    <w:rsid w:val="00F018CA"/>
    <w:rsid w:val="00F01C48"/>
    <w:rsid w:val="00F028C0"/>
    <w:rsid w:val="00F0455E"/>
    <w:rsid w:val="00F04F23"/>
    <w:rsid w:val="00F05157"/>
    <w:rsid w:val="00F055FE"/>
    <w:rsid w:val="00F07452"/>
    <w:rsid w:val="00F075EF"/>
    <w:rsid w:val="00F07A05"/>
    <w:rsid w:val="00F07DED"/>
    <w:rsid w:val="00F10248"/>
    <w:rsid w:val="00F10654"/>
    <w:rsid w:val="00F10E06"/>
    <w:rsid w:val="00F10ECD"/>
    <w:rsid w:val="00F1148E"/>
    <w:rsid w:val="00F1169A"/>
    <w:rsid w:val="00F12DFF"/>
    <w:rsid w:val="00F130E6"/>
    <w:rsid w:val="00F13871"/>
    <w:rsid w:val="00F148D9"/>
    <w:rsid w:val="00F14CFF"/>
    <w:rsid w:val="00F15821"/>
    <w:rsid w:val="00F15D62"/>
    <w:rsid w:val="00F15D9B"/>
    <w:rsid w:val="00F1759F"/>
    <w:rsid w:val="00F20B77"/>
    <w:rsid w:val="00F2102A"/>
    <w:rsid w:val="00F21242"/>
    <w:rsid w:val="00F21FA1"/>
    <w:rsid w:val="00F2223B"/>
    <w:rsid w:val="00F23A2A"/>
    <w:rsid w:val="00F23C7C"/>
    <w:rsid w:val="00F23DD2"/>
    <w:rsid w:val="00F24240"/>
    <w:rsid w:val="00F249D8"/>
    <w:rsid w:val="00F24E9C"/>
    <w:rsid w:val="00F2641F"/>
    <w:rsid w:val="00F2643F"/>
    <w:rsid w:val="00F273E9"/>
    <w:rsid w:val="00F27811"/>
    <w:rsid w:val="00F30105"/>
    <w:rsid w:val="00F3049A"/>
    <w:rsid w:val="00F31606"/>
    <w:rsid w:val="00F3255D"/>
    <w:rsid w:val="00F32650"/>
    <w:rsid w:val="00F336FA"/>
    <w:rsid w:val="00F33C38"/>
    <w:rsid w:val="00F3463D"/>
    <w:rsid w:val="00F34743"/>
    <w:rsid w:val="00F35F64"/>
    <w:rsid w:val="00F3625E"/>
    <w:rsid w:val="00F400E9"/>
    <w:rsid w:val="00F407F3"/>
    <w:rsid w:val="00F40FD8"/>
    <w:rsid w:val="00F4186B"/>
    <w:rsid w:val="00F41D6D"/>
    <w:rsid w:val="00F41DE1"/>
    <w:rsid w:val="00F42E86"/>
    <w:rsid w:val="00F432FB"/>
    <w:rsid w:val="00F434DD"/>
    <w:rsid w:val="00F44C7B"/>
    <w:rsid w:val="00F451DB"/>
    <w:rsid w:val="00F45585"/>
    <w:rsid w:val="00F45FF1"/>
    <w:rsid w:val="00F460D6"/>
    <w:rsid w:val="00F464DC"/>
    <w:rsid w:val="00F4701B"/>
    <w:rsid w:val="00F47927"/>
    <w:rsid w:val="00F479AC"/>
    <w:rsid w:val="00F5185D"/>
    <w:rsid w:val="00F51AB1"/>
    <w:rsid w:val="00F527A0"/>
    <w:rsid w:val="00F52D8E"/>
    <w:rsid w:val="00F533F0"/>
    <w:rsid w:val="00F53726"/>
    <w:rsid w:val="00F53789"/>
    <w:rsid w:val="00F540D2"/>
    <w:rsid w:val="00F5412D"/>
    <w:rsid w:val="00F5539F"/>
    <w:rsid w:val="00F5589D"/>
    <w:rsid w:val="00F55ADB"/>
    <w:rsid w:val="00F56024"/>
    <w:rsid w:val="00F5654A"/>
    <w:rsid w:val="00F567D1"/>
    <w:rsid w:val="00F56952"/>
    <w:rsid w:val="00F606B3"/>
    <w:rsid w:val="00F60D3B"/>
    <w:rsid w:val="00F60E2A"/>
    <w:rsid w:val="00F60F1C"/>
    <w:rsid w:val="00F60F3D"/>
    <w:rsid w:val="00F6104B"/>
    <w:rsid w:val="00F61345"/>
    <w:rsid w:val="00F61C21"/>
    <w:rsid w:val="00F6206E"/>
    <w:rsid w:val="00F62B67"/>
    <w:rsid w:val="00F64556"/>
    <w:rsid w:val="00F656BA"/>
    <w:rsid w:val="00F6612C"/>
    <w:rsid w:val="00F66225"/>
    <w:rsid w:val="00F662E0"/>
    <w:rsid w:val="00F670E0"/>
    <w:rsid w:val="00F67354"/>
    <w:rsid w:val="00F67915"/>
    <w:rsid w:val="00F70A3B"/>
    <w:rsid w:val="00F7146F"/>
    <w:rsid w:val="00F715CA"/>
    <w:rsid w:val="00F7171F"/>
    <w:rsid w:val="00F7224F"/>
    <w:rsid w:val="00F72DAB"/>
    <w:rsid w:val="00F72E51"/>
    <w:rsid w:val="00F73621"/>
    <w:rsid w:val="00F73C93"/>
    <w:rsid w:val="00F73D56"/>
    <w:rsid w:val="00F7479C"/>
    <w:rsid w:val="00F75B99"/>
    <w:rsid w:val="00F762E8"/>
    <w:rsid w:val="00F772A8"/>
    <w:rsid w:val="00F77842"/>
    <w:rsid w:val="00F80567"/>
    <w:rsid w:val="00F81222"/>
    <w:rsid w:val="00F81570"/>
    <w:rsid w:val="00F81E50"/>
    <w:rsid w:val="00F825C8"/>
    <w:rsid w:val="00F82E5C"/>
    <w:rsid w:val="00F8318D"/>
    <w:rsid w:val="00F835F2"/>
    <w:rsid w:val="00F8498A"/>
    <w:rsid w:val="00F85D29"/>
    <w:rsid w:val="00F85FA3"/>
    <w:rsid w:val="00F86172"/>
    <w:rsid w:val="00F86860"/>
    <w:rsid w:val="00F8727F"/>
    <w:rsid w:val="00F87852"/>
    <w:rsid w:val="00F878AE"/>
    <w:rsid w:val="00F90414"/>
    <w:rsid w:val="00F90869"/>
    <w:rsid w:val="00F91318"/>
    <w:rsid w:val="00F91D79"/>
    <w:rsid w:val="00F91E33"/>
    <w:rsid w:val="00F92C43"/>
    <w:rsid w:val="00F92ECB"/>
    <w:rsid w:val="00F93140"/>
    <w:rsid w:val="00F932C9"/>
    <w:rsid w:val="00F9409C"/>
    <w:rsid w:val="00F943AE"/>
    <w:rsid w:val="00F948B1"/>
    <w:rsid w:val="00F94E09"/>
    <w:rsid w:val="00F95268"/>
    <w:rsid w:val="00F958C3"/>
    <w:rsid w:val="00F95BE8"/>
    <w:rsid w:val="00F96AD1"/>
    <w:rsid w:val="00F97512"/>
    <w:rsid w:val="00F978CB"/>
    <w:rsid w:val="00F97E06"/>
    <w:rsid w:val="00FA03AC"/>
    <w:rsid w:val="00FA176B"/>
    <w:rsid w:val="00FA1C49"/>
    <w:rsid w:val="00FA2234"/>
    <w:rsid w:val="00FA237B"/>
    <w:rsid w:val="00FA2504"/>
    <w:rsid w:val="00FA2A9D"/>
    <w:rsid w:val="00FA3482"/>
    <w:rsid w:val="00FA40C3"/>
    <w:rsid w:val="00FA41D7"/>
    <w:rsid w:val="00FA51BD"/>
    <w:rsid w:val="00FA6051"/>
    <w:rsid w:val="00FA6485"/>
    <w:rsid w:val="00FA79C9"/>
    <w:rsid w:val="00FB0323"/>
    <w:rsid w:val="00FB083E"/>
    <w:rsid w:val="00FB0F6C"/>
    <w:rsid w:val="00FB24E1"/>
    <w:rsid w:val="00FB2BDE"/>
    <w:rsid w:val="00FB439D"/>
    <w:rsid w:val="00FB4734"/>
    <w:rsid w:val="00FB4BA4"/>
    <w:rsid w:val="00FB53D4"/>
    <w:rsid w:val="00FB5576"/>
    <w:rsid w:val="00FB61A2"/>
    <w:rsid w:val="00FB69C5"/>
    <w:rsid w:val="00FB71B9"/>
    <w:rsid w:val="00FC07AF"/>
    <w:rsid w:val="00FC22F9"/>
    <w:rsid w:val="00FC287E"/>
    <w:rsid w:val="00FC33C5"/>
    <w:rsid w:val="00FC43E6"/>
    <w:rsid w:val="00FC4740"/>
    <w:rsid w:val="00FC50CE"/>
    <w:rsid w:val="00FC5198"/>
    <w:rsid w:val="00FC526C"/>
    <w:rsid w:val="00FC75A3"/>
    <w:rsid w:val="00FC7E14"/>
    <w:rsid w:val="00FC7E66"/>
    <w:rsid w:val="00FD03AE"/>
    <w:rsid w:val="00FD091E"/>
    <w:rsid w:val="00FD0D0D"/>
    <w:rsid w:val="00FD114E"/>
    <w:rsid w:val="00FD17B6"/>
    <w:rsid w:val="00FD1DFD"/>
    <w:rsid w:val="00FD2807"/>
    <w:rsid w:val="00FD31B6"/>
    <w:rsid w:val="00FD3841"/>
    <w:rsid w:val="00FD38CE"/>
    <w:rsid w:val="00FD3EE0"/>
    <w:rsid w:val="00FD4326"/>
    <w:rsid w:val="00FD5014"/>
    <w:rsid w:val="00FD53D3"/>
    <w:rsid w:val="00FD5AD3"/>
    <w:rsid w:val="00FD5D80"/>
    <w:rsid w:val="00FD63EE"/>
    <w:rsid w:val="00FD6448"/>
    <w:rsid w:val="00FD7A58"/>
    <w:rsid w:val="00FE0B14"/>
    <w:rsid w:val="00FE0D0F"/>
    <w:rsid w:val="00FE1178"/>
    <w:rsid w:val="00FE2C41"/>
    <w:rsid w:val="00FE2D6C"/>
    <w:rsid w:val="00FE3232"/>
    <w:rsid w:val="00FE3641"/>
    <w:rsid w:val="00FE3988"/>
    <w:rsid w:val="00FE3E85"/>
    <w:rsid w:val="00FE4702"/>
    <w:rsid w:val="00FE4DC2"/>
    <w:rsid w:val="00FE640B"/>
    <w:rsid w:val="00FE7510"/>
    <w:rsid w:val="00FE7C21"/>
    <w:rsid w:val="00FE7C69"/>
    <w:rsid w:val="00FF0015"/>
    <w:rsid w:val="00FF01F1"/>
    <w:rsid w:val="00FF0542"/>
    <w:rsid w:val="00FF0608"/>
    <w:rsid w:val="00FF0B3A"/>
    <w:rsid w:val="00FF0D7E"/>
    <w:rsid w:val="00FF0F0F"/>
    <w:rsid w:val="00FF14E1"/>
    <w:rsid w:val="00FF273A"/>
    <w:rsid w:val="00FF277A"/>
    <w:rsid w:val="00FF2C11"/>
    <w:rsid w:val="00FF2C26"/>
    <w:rsid w:val="00FF4438"/>
    <w:rsid w:val="00FF5CAB"/>
    <w:rsid w:val="00FF616F"/>
    <w:rsid w:val="00FF62B6"/>
    <w:rsid w:val="00FF710B"/>
    <w:rsid w:val="00FF77C0"/>
    <w:rsid w:val="0CE10CED"/>
    <w:rsid w:val="14CD80EC"/>
    <w:rsid w:val="400A8926"/>
    <w:rsid w:val="40B6DB61"/>
    <w:rsid w:val="4A0DDFE0"/>
    <w:rsid w:val="4DC69D79"/>
    <w:rsid w:val="4E55D606"/>
    <w:rsid w:val="53870BFB"/>
    <w:rsid w:val="583B9D88"/>
    <w:rsid w:val="6645C6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7198F04"/>
  <w15:chartTrackingRefBased/>
  <w15:docId w15:val="{8527546B-B3EA-4CEA-A3E8-E1BCC4D01E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iPriority="0" w:unhideWhenUsed="1"/>
    <w:lsdException w:name="index 4" w:semiHidden="1" w:uiPriority="0" w:unhideWhenUsed="1"/>
    <w:lsdException w:name="index 5" w:semiHidden="1" w:uiPriority="0" w:unhideWhenUsed="1"/>
    <w:lsdException w:name="index 6" w:semiHidden="1" w:uiPriority="0" w:unhideWhenUsed="1"/>
    <w:lsdException w:name="index 7" w:semiHidden="1" w:uiPriority="0" w:unhideWhenUsed="1"/>
    <w:lsdException w:name="index 8" w:semiHidden="1" w:uiPriority="0" w:unhideWhenUsed="1"/>
    <w:lsdException w:name="index 9" w:semiHidden="1" w:uiPriority="0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iPriority="0" w:unhideWhenUsed="1"/>
    <w:lsdException w:name="macro" w:semiHidden="1" w:uiPriority="0" w:unhideWhenUsed="1"/>
    <w:lsdException w:name="toa heading" w:semiHidden="1" w:uiPriority="0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87A7F"/>
    <w:pPr>
      <w:spacing w:after="0" w:line="240" w:lineRule="auto"/>
    </w:pPr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paragraph" w:styleId="Heading1">
    <w:name w:val="heading 1"/>
    <w:next w:val="BodyText"/>
    <w:link w:val="Heading1Char"/>
    <w:qFormat/>
    <w:rsid w:val="00487A7F"/>
    <w:pPr>
      <w:keepNext/>
      <w:pageBreakBefore/>
      <w:numPr>
        <w:numId w:val="27"/>
      </w:numPr>
      <w:pBdr>
        <w:bottom w:val="single" w:sz="8" w:space="1" w:color="00EEAE"/>
      </w:pBdr>
      <w:spacing w:after="120" w:line="240" w:lineRule="auto"/>
      <w:ind w:left="1080" w:hanging="1080"/>
      <w:outlineLvl w:val="0"/>
    </w:pPr>
    <w:rPr>
      <w:rFonts w:ascii="Century Gothic" w:eastAsia="PMingLiU" w:hAnsi="Century Gothic" w:cs="Arial"/>
      <w:b/>
      <w:bCs/>
      <w:color w:val="2B3A44"/>
      <w:kern w:val="32"/>
      <w:sz w:val="48"/>
      <w:szCs w:val="32"/>
      <w:lang w:bidi="ar-DZ"/>
      <w14:ligatures w14:val="none"/>
    </w:rPr>
  </w:style>
  <w:style w:type="paragraph" w:styleId="Heading2">
    <w:name w:val="heading 2"/>
    <w:next w:val="BodyText"/>
    <w:link w:val="Heading2Char"/>
    <w:qFormat/>
    <w:rsid w:val="00487A7F"/>
    <w:pPr>
      <w:keepNext/>
      <w:numPr>
        <w:ilvl w:val="1"/>
        <w:numId w:val="27"/>
      </w:numPr>
      <w:pBdr>
        <w:bottom w:val="single" w:sz="8" w:space="1" w:color="00EEAE"/>
      </w:pBdr>
      <w:spacing w:before="240" w:after="120" w:line="240" w:lineRule="auto"/>
      <w:ind w:left="1080" w:hanging="1080"/>
      <w:outlineLvl w:val="1"/>
    </w:pPr>
    <w:rPr>
      <w:rFonts w:ascii="Century Gothic" w:eastAsia="PMingLiU" w:hAnsi="Century Gothic" w:cs="Arial"/>
      <w:b/>
      <w:bCs/>
      <w:iCs/>
      <w:color w:val="2B3A44"/>
      <w:kern w:val="0"/>
      <w:sz w:val="44"/>
      <w:szCs w:val="28"/>
      <w:lang w:bidi="ar-DZ"/>
      <w14:ligatures w14:val="none"/>
    </w:rPr>
  </w:style>
  <w:style w:type="paragraph" w:styleId="Heading3">
    <w:name w:val="heading 3"/>
    <w:next w:val="BodyText"/>
    <w:link w:val="Heading3Char"/>
    <w:qFormat/>
    <w:rsid w:val="00487A7F"/>
    <w:pPr>
      <w:keepNext/>
      <w:numPr>
        <w:ilvl w:val="2"/>
        <w:numId w:val="27"/>
      </w:numPr>
      <w:spacing w:before="240" w:after="120" w:line="240" w:lineRule="auto"/>
      <w:ind w:left="1440" w:hanging="1440"/>
      <w:outlineLvl w:val="2"/>
    </w:pPr>
    <w:rPr>
      <w:rFonts w:ascii="Century Gothic" w:eastAsia="PMingLiU" w:hAnsi="Century Gothic" w:cs="Arial"/>
      <w:b/>
      <w:bCs/>
      <w:color w:val="2B3A44"/>
      <w:kern w:val="0"/>
      <w:sz w:val="40"/>
      <w:szCs w:val="26"/>
      <w:lang w:bidi="ar-DZ"/>
      <w14:ligatures w14:val="none"/>
    </w:rPr>
  </w:style>
  <w:style w:type="paragraph" w:styleId="Heading4">
    <w:name w:val="heading 4"/>
    <w:next w:val="BodyText"/>
    <w:link w:val="Heading4Char"/>
    <w:qFormat/>
    <w:rsid w:val="00487A7F"/>
    <w:pPr>
      <w:keepNext/>
      <w:keepLines/>
      <w:numPr>
        <w:ilvl w:val="3"/>
        <w:numId w:val="27"/>
      </w:numPr>
      <w:tabs>
        <w:tab w:val="left" w:pos="1440"/>
      </w:tabs>
      <w:spacing w:before="240" w:after="120" w:line="240" w:lineRule="auto"/>
      <w:ind w:left="1440" w:hanging="1440"/>
      <w:outlineLvl w:val="3"/>
    </w:pPr>
    <w:rPr>
      <w:rFonts w:ascii="Century Gothic" w:eastAsia="PMingLiU" w:hAnsi="Century Gothic" w:cs="Times New Roman"/>
      <w:b/>
      <w:bCs/>
      <w:color w:val="2B3A44"/>
      <w:kern w:val="0"/>
      <w:sz w:val="36"/>
      <w:szCs w:val="28"/>
      <w:lang w:bidi="ar-DZ"/>
      <w14:ligatures w14:val="none"/>
    </w:rPr>
  </w:style>
  <w:style w:type="paragraph" w:styleId="Heading5">
    <w:name w:val="heading 5"/>
    <w:next w:val="BodyText"/>
    <w:link w:val="Heading5Char"/>
    <w:qFormat/>
    <w:rsid w:val="00487A7F"/>
    <w:pPr>
      <w:keepNext/>
      <w:keepLines/>
      <w:numPr>
        <w:ilvl w:val="4"/>
        <w:numId w:val="27"/>
      </w:numPr>
      <w:spacing w:before="240" w:after="120" w:line="240" w:lineRule="auto"/>
      <w:ind w:left="1728" w:hanging="1728"/>
      <w:outlineLvl w:val="4"/>
    </w:pPr>
    <w:rPr>
      <w:rFonts w:ascii="Century Gothic" w:eastAsia="PMingLiU" w:hAnsi="Century Gothic" w:cs="Times New Roman"/>
      <w:b/>
      <w:bCs/>
      <w:iCs/>
      <w:color w:val="2B3A44"/>
      <w:kern w:val="0"/>
      <w:sz w:val="32"/>
      <w:szCs w:val="26"/>
      <w:lang w:bidi="ar-DZ"/>
      <w14:ligatures w14:val="none"/>
    </w:rPr>
  </w:style>
  <w:style w:type="paragraph" w:styleId="Heading6">
    <w:name w:val="heading 6"/>
    <w:next w:val="BodyText"/>
    <w:link w:val="Heading6Char"/>
    <w:qFormat/>
    <w:rsid w:val="00487A7F"/>
    <w:pPr>
      <w:keepNext/>
      <w:keepLines/>
      <w:numPr>
        <w:ilvl w:val="5"/>
        <w:numId w:val="27"/>
      </w:numPr>
      <w:spacing w:before="240" w:after="120" w:line="240" w:lineRule="auto"/>
      <w:ind w:left="1728" w:hanging="1728"/>
      <w:outlineLvl w:val="5"/>
    </w:pPr>
    <w:rPr>
      <w:rFonts w:ascii="Century Gothic" w:eastAsia="PMingLiU" w:hAnsi="Century Gothic" w:cs="Times New Roman"/>
      <w:b/>
      <w:bCs/>
      <w:color w:val="2B3A44"/>
      <w:kern w:val="0"/>
      <w:sz w:val="28"/>
      <w:lang w:bidi="ar-DZ"/>
      <w14:ligatures w14:val="none"/>
    </w:rPr>
  </w:style>
  <w:style w:type="paragraph" w:styleId="Heading7">
    <w:name w:val="heading 7"/>
    <w:basedOn w:val="Normal"/>
    <w:next w:val="Normal"/>
    <w:link w:val="Heading7Char"/>
    <w:semiHidden/>
    <w:qFormat/>
    <w:rsid w:val="00487A7F"/>
    <w:pPr>
      <w:numPr>
        <w:ilvl w:val="6"/>
        <w:numId w:val="27"/>
      </w:numPr>
      <w:spacing w:before="240" w:after="60"/>
      <w:outlineLvl w:val="6"/>
    </w:pPr>
    <w:rPr>
      <w:rFonts w:ascii="Times New Roman" w:hAnsi="Times New Roman"/>
      <w:sz w:val="24"/>
      <w:szCs w:val="24"/>
    </w:rPr>
  </w:style>
  <w:style w:type="paragraph" w:styleId="Heading8">
    <w:name w:val="heading 8"/>
    <w:basedOn w:val="Normal"/>
    <w:next w:val="Normal"/>
    <w:link w:val="Heading8Char"/>
    <w:semiHidden/>
    <w:qFormat/>
    <w:rsid w:val="00487A7F"/>
    <w:pPr>
      <w:numPr>
        <w:ilvl w:val="7"/>
        <w:numId w:val="27"/>
      </w:num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semiHidden/>
    <w:qFormat/>
    <w:rsid w:val="00487A7F"/>
    <w:pPr>
      <w:numPr>
        <w:ilvl w:val="8"/>
        <w:numId w:val="27"/>
      </w:numPr>
      <w:spacing w:before="240" w:after="60"/>
      <w:outlineLvl w:val="8"/>
    </w:pPr>
    <w:rPr>
      <w:rFonts w:cs="Arial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487A7F"/>
    <w:rPr>
      <w:rFonts w:ascii="Century Gothic" w:eastAsia="PMingLiU" w:hAnsi="Century Gothic" w:cs="Arial"/>
      <w:b/>
      <w:bCs/>
      <w:color w:val="2B3A44"/>
      <w:kern w:val="32"/>
      <w:sz w:val="48"/>
      <w:szCs w:val="32"/>
      <w:lang w:bidi="ar-DZ"/>
      <w14:ligatures w14:val="none"/>
    </w:rPr>
  </w:style>
  <w:style w:type="character" w:customStyle="1" w:styleId="Heading2Char">
    <w:name w:val="Heading 2 Char"/>
    <w:basedOn w:val="DefaultParagraphFont"/>
    <w:link w:val="Heading2"/>
    <w:rsid w:val="00487A7F"/>
    <w:rPr>
      <w:rFonts w:ascii="Century Gothic" w:eastAsia="PMingLiU" w:hAnsi="Century Gothic" w:cs="Arial"/>
      <w:b/>
      <w:bCs/>
      <w:iCs/>
      <w:color w:val="2B3A44"/>
      <w:kern w:val="0"/>
      <w:sz w:val="44"/>
      <w:szCs w:val="28"/>
      <w:lang w:bidi="ar-DZ"/>
      <w14:ligatures w14:val="none"/>
    </w:rPr>
  </w:style>
  <w:style w:type="character" w:customStyle="1" w:styleId="Heading3Char">
    <w:name w:val="Heading 3 Char"/>
    <w:basedOn w:val="DefaultParagraphFont"/>
    <w:link w:val="Heading3"/>
    <w:rsid w:val="00487A7F"/>
    <w:rPr>
      <w:rFonts w:ascii="Century Gothic" w:eastAsia="PMingLiU" w:hAnsi="Century Gothic" w:cs="Arial"/>
      <w:b/>
      <w:bCs/>
      <w:color w:val="2B3A44"/>
      <w:kern w:val="0"/>
      <w:sz w:val="40"/>
      <w:szCs w:val="26"/>
      <w:lang w:bidi="ar-DZ"/>
      <w14:ligatures w14:val="none"/>
    </w:rPr>
  </w:style>
  <w:style w:type="character" w:customStyle="1" w:styleId="Heading4Char">
    <w:name w:val="Heading 4 Char"/>
    <w:basedOn w:val="DefaultParagraphFont"/>
    <w:link w:val="Heading4"/>
    <w:rsid w:val="00487A7F"/>
    <w:rPr>
      <w:rFonts w:ascii="Century Gothic" w:eastAsia="PMingLiU" w:hAnsi="Century Gothic" w:cs="Times New Roman"/>
      <w:b/>
      <w:bCs/>
      <w:color w:val="2B3A44"/>
      <w:kern w:val="0"/>
      <w:sz w:val="36"/>
      <w:szCs w:val="28"/>
      <w:lang w:bidi="ar-DZ"/>
      <w14:ligatures w14:val="none"/>
    </w:rPr>
  </w:style>
  <w:style w:type="character" w:customStyle="1" w:styleId="Heading5Char">
    <w:name w:val="Heading 5 Char"/>
    <w:basedOn w:val="DefaultParagraphFont"/>
    <w:link w:val="Heading5"/>
    <w:rsid w:val="00487A7F"/>
    <w:rPr>
      <w:rFonts w:ascii="Century Gothic" w:eastAsia="PMingLiU" w:hAnsi="Century Gothic" w:cs="Times New Roman"/>
      <w:b/>
      <w:bCs/>
      <w:iCs/>
      <w:color w:val="2B3A44"/>
      <w:kern w:val="0"/>
      <w:sz w:val="32"/>
      <w:szCs w:val="26"/>
      <w:lang w:bidi="ar-DZ"/>
      <w14:ligatures w14:val="none"/>
    </w:rPr>
  </w:style>
  <w:style w:type="character" w:customStyle="1" w:styleId="Heading6Char">
    <w:name w:val="Heading 6 Char"/>
    <w:basedOn w:val="DefaultParagraphFont"/>
    <w:link w:val="Heading6"/>
    <w:rsid w:val="00487A7F"/>
    <w:rPr>
      <w:rFonts w:ascii="Century Gothic" w:eastAsia="PMingLiU" w:hAnsi="Century Gothic" w:cs="Times New Roman"/>
      <w:b/>
      <w:bCs/>
      <w:color w:val="2B3A44"/>
      <w:kern w:val="0"/>
      <w:sz w:val="28"/>
      <w:lang w:bidi="ar-DZ"/>
      <w14:ligatures w14:val="none"/>
    </w:rPr>
  </w:style>
  <w:style w:type="character" w:customStyle="1" w:styleId="Heading7Char">
    <w:name w:val="Heading 7 Char"/>
    <w:basedOn w:val="DefaultParagraphFont"/>
    <w:link w:val="Heading7"/>
    <w:semiHidden/>
    <w:rsid w:val="00487A7F"/>
    <w:rPr>
      <w:rFonts w:ascii="Times New Roman" w:eastAsia="PMingLiU" w:hAnsi="Times New Roman" w:cs="Times New Roman"/>
      <w:color w:val="000000"/>
      <w:kern w:val="0"/>
      <w:sz w:val="24"/>
      <w:szCs w:val="24"/>
      <w:lang w:bidi="ar-DZ"/>
      <w14:ligatures w14:val="none"/>
    </w:rPr>
  </w:style>
  <w:style w:type="character" w:customStyle="1" w:styleId="Heading8Char">
    <w:name w:val="Heading 8 Char"/>
    <w:basedOn w:val="DefaultParagraphFont"/>
    <w:link w:val="Heading8"/>
    <w:semiHidden/>
    <w:rsid w:val="00487A7F"/>
    <w:rPr>
      <w:rFonts w:ascii="Times New Roman" w:eastAsia="PMingLiU" w:hAnsi="Times New Roman" w:cs="Times New Roman"/>
      <w:i/>
      <w:iCs/>
      <w:color w:val="000000"/>
      <w:kern w:val="0"/>
      <w:sz w:val="24"/>
      <w:szCs w:val="24"/>
      <w:lang w:bidi="ar-DZ"/>
      <w14:ligatures w14:val="none"/>
    </w:rPr>
  </w:style>
  <w:style w:type="character" w:customStyle="1" w:styleId="Heading9Char">
    <w:name w:val="Heading 9 Char"/>
    <w:basedOn w:val="DefaultParagraphFont"/>
    <w:link w:val="Heading9"/>
    <w:semiHidden/>
    <w:rsid w:val="00487A7F"/>
    <w:rPr>
      <w:rFonts w:ascii="Century Gothic" w:eastAsia="PMingLiU" w:hAnsi="Century Gothic" w:cs="Arial"/>
      <w:color w:val="000000"/>
      <w:kern w:val="0"/>
      <w:lang w:bidi="ar-DZ"/>
      <w14:ligatures w14:val="none"/>
    </w:rPr>
  </w:style>
  <w:style w:type="paragraph" w:styleId="Title">
    <w:name w:val="Title"/>
    <w:basedOn w:val="Normal"/>
    <w:next w:val="Normal"/>
    <w:link w:val="TitleChar"/>
    <w:uiPriority w:val="10"/>
    <w:qFormat/>
    <w:rsid w:val="00487A7F"/>
    <w:pPr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87A7F"/>
    <w:rPr>
      <w:rFonts w:asciiTheme="majorHAnsi" w:eastAsiaTheme="majorEastAsia" w:hAnsiTheme="majorHAnsi" w:cstheme="majorBidi"/>
      <w:spacing w:val="-10"/>
      <w:kern w:val="28"/>
      <w:sz w:val="56"/>
      <w:szCs w:val="56"/>
      <w:lang w:bidi="ar-DZ"/>
      <w14:ligatures w14:val="none"/>
    </w:rPr>
  </w:style>
  <w:style w:type="paragraph" w:styleId="Subtitle">
    <w:name w:val="Subtitle"/>
    <w:basedOn w:val="Normal"/>
    <w:next w:val="Normal"/>
    <w:link w:val="SubtitleChar"/>
    <w:uiPriority w:val="11"/>
    <w:qFormat/>
    <w:rsid w:val="00487A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487A7F"/>
    <w:rPr>
      <w:rFonts w:eastAsiaTheme="minorEastAsia"/>
      <w:color w:val="5A5A5A" w:themeColor="text1" w:themeTint="A5"/>
      <w:spacing w:val="15"/>
      <w:kern w:val="0"/>
      <w:lang w:bidi="ar-DZ"/>
      <w14:ligatures w14:val="none"/>
    </w:rPr>
  </w:style>
  <w:style w:type="paragraph" w:styleId="Quote">
    <w:name w:val="Quote"/>
    <w:basedOn w:val="Normal"/>
    <w:next w:val="Normal"/>
    <w:link w:val="QuoteChar"/>
    <w:uiPriority w:val="29"/>
    <w:qFormat/>
    <w:rsid w:val="00487A7F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87A7F"/>
    <w:rPr>
      <w:rFonts w:ascii="Century Gothic" w:eastAsia="PMingLiU" w:hAnsi="Century Gothic" w:cs="Times New Roman"/>
      <w:i/>
      <w:iCs/>
      <w:color w:val="404040" w:themeColor="text1" w:themeTint="BF"/>
      <w:kern w:val="0"/>
      <w:szCs w:val="20"/>
      <w:lang w:bidi="ar-DZ"/>
      <w14:ligatures w14:val="none"/>
    </w:rPr>
  </w:style>
  <w:style w:type="paragraph" w:styleId="ListParagraph">
    <w:name w:val="List Paragraph"/>
    <w:aliases w:val="Use Case List Paragraph,b1,Bullet for no #'s,B1,List Paragraph1,Scope of Services,Bull2,Numbering,Figure_name,Bullet- First level,numbered,FooterText,Alpha List Paragraph,Appendix Bullets,Style 2,Bullet List,Number List 2,Bullet Level 1,l"/>
    <w:basedOn w:val="Normal"/>
    <w:link w:val="ListParagraphChar"/>
    <w:uiPriority w:val="34"/>
    <w:qFormat/>
    <w:rsid w:val="00487A7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87A7F"/>
    <w:rPr>
      <w:i/>
      <w:iCs/>
      <w:color w:val="156082" w:themeColor="accent1"/>
      <w:lang w:val="en-US" w:bidi="ar-DZ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87A7F"/>
    <w:pPr>
      <w:pBdr>
        <w:top w:val="single" w:sz="4" w:space="10" w:color="156082" w:themeColor="accent1"/>
        <w:bottom w:val="single" w:sz="4" w:space="10" w:color="156082" w:themeColor="accent1"/>
      </w:pBdr>
      <w:spacing w:before="360" w:after="360"/>
      <w:ind w:left="864" w:right="864"/>
      <w:jc w:val="center"/>
    </w:pPr>
    <w:rPr>
      <w:i/>
      <w:iCs/>
      <w:color w:val="156082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87A7F"/>
    <w:rPr>
      <w:rFonts w:ascii="Century Gothic" w:eastAsia="PMingLiU" w:hAnsi="Century Gothic" w:cs="Times New Roman"/>
      <w:i/>
      <w:iCs/>
      <w:color w:val="156082" w:themeColor="accent1"/>
      <w:kern w:val="0"/>
      <w:szCs w:val="20"/>
      <w:lang w:bidi="ar-DZ"/>
      <w14:ligatures w14:val="none"/>
    </w:rPr>
  </w:style>
  <w:style w:type="character" w:styleId="IntenseReference">
    <w:name w:val="Intense Reference"/>
    <w:basedOn w:val="DefaultParagraphFont"/>
    <w:uiPriority w:val="32"/>
    <w:qFormat/>
    <w:rsid w:val="00487A7F"/>
    <w:rPr>
      <w:b/>
      <w:bCs/>
      <w:smallCaps/>
      <w:color w:val="156082" w:themeColor="accent1"/>
      <w:spacing w:val="5"/>
      <w:lang w:val="en-US" w:bidi="ar-DZ"/>
    </w:rPr>
  </w:style>
  <w:style w:type="paragraph" w:customStyle="1" w:styleId="BodyText">
    <w:name w:val="*Body Text"/>
    <w:link w:val="BodyTextChar"/>
    <w:qFormat/>
    <w:rsid w:val="00487A7F"/>
    <w:pPr>
      <w:spacing w:after="120" w:line="276" w:lineRule="auto"/>
    </w:pPr>
    <w:rPr>
      <w:rFonts w:ascii="Century Gothic" w:eastAsia="PMingLiU" w:hAnsi="Century Gothic" w:cs="Times New Roman"/>
      <w:color w:val="2B3A44"/>
      <w:kern w:val="0"/>
      <w:szCs w:val="20"/>
      <w:lang w:bidi="ar-DZ"/>
      <w14:ligatures w14:val="none"/>
    </w:rPr>
  </w:style>
  <w:style w:type="paragraph" w:customStyle="1" w:styleId="RightSidebarHeading">
    <w:name w:val="*Right Sidebar Heading"/>
    <w:basedOn w:val="RightSidebarText"/>
    <w:next w:val="RightSidebarText"/>
    <w:uiPriority w:val="1"/>
    <w:qFormat/>
    <w:rsid w:val="00487A7F"/>
    <w:pPr>
      <w:framePr w:wrap="around"/>
    </w:pPr>
    <w:rPr>
      <w:b/>
    </w:rPr>
  </w:style>
  <w:style w:type="paragraph" w:customStyle="1" w:styleId="RightSidebarBullet">
    <w:name w:val="*Right Sidebar Bullet"/>
    <w:basedOn w:val="RightSidebarText"/>
    <w:uiPriority w:val="1"/>
    <w:qFormat/>
    <w:rsid w:val="00487A7F"/>
    <w:pPr>
      <w:framePr w:wrap="around"/>
      <w:numPr>
        <w:numId w:val="38"/>
      </w:numPr>
      <w:ind w:left="216" w:hanging="216"/>
    </w:pPr>
  </w:style>
  <w:style w:type="paragraph" w:customStyle="1" w:styleId="BlindParagraph">
    <w:name w:val="*Blind Paragraph"/>
    <w:basedOn w:val="BodyText"/>
    <w:uiPriority w:val="1"/>
    <w:qFormat/>
    <w:rsid w:val="00487A7F"/>
    <w:pPr>
      <w:spacing w:after="0"/>
    </w:pPr>
    <w:rPr>
      <w:sz w:val="4"/>
      <w:szCs w:val="4"/>
    </w:rPr>
  </w:style>
  <w:style w:type="paragraph" w:customStyle="1" w:styleId="BodySingle">
    <w:name w:val="*Body Single"/>
    <w:basedOn w:val="BodyText"/>
    <w:uiPriority w:val="1"/>
    <w:rsid w:val="00487A7F"/>
    <w:pPr>
      <w:spacing w:after="0"/>
    </w:pPr>
  </w:style>
  <w:style w:type="paragraph" w:customStyle="1" w:styleId="BodyTextBold">
    <w:name w:val="*Body Text Bold"/>
    <w:basedOn w:val="BodyText"/>
    <w:next w:val="BodyText"/>
    <w:uiPriority w:val="1"/>
    <w:rsid w:val="00487A7F"/>
    <w:rPr>
      <w:b/>
    </w:rPr>
  </w:style>
  <w:style w:type="paragraph" w:customStyle="1" w:styleId="Bullet1Double">
    <w:name w:val="*Bullet #1 Double"/>
    <w:rsid w:val="00487A7F"/>
    <w:pPr>
      <w:numPr>
        <w:numId w:val="28"/>
      </w:numPr>
      <w:tabs>
        <w:tab w:val="clear" w:pos="0"/>
        <w:tab w:val="left" w:pos="288"/>
      </w:tabs>
      <w:spacing w:after="120" w:line="276" w:lineRule="auto"/>
      <w:ind w:left="288" w:hanging="288"/>
    </w:pPr>
    <w:rPr>
      <w:rFonts w:ascii="Century Gothic" w:eastAsia="PMingLiU" w:hAnsi="Century Gothic" w:cs="Times New Roman"/>
      <w:bCs/>
      <w:color w:val="2B3A44"/>
      <w:kern w:val="0"/>
      <w:szCs w:val="20"/>
      <w:lang w:bidi="ar-DZ"/>
      <w14:ligatures w14:val="none"/>
    </w:rPr>
  </w:style>
  <w:style w:type="paragraph" w:customStyle="1" w:styleId="Bullet1Single0">
    <w:name w:val="*Bullet #1 Single"/>
    <w:basedOn w:val="Bullet1Double"/>
    <w:uiPriority w:val="1"/>
    <w:qFormat/>
    <w:rsid w:val="00487A7F"/>
    <w:pPr>
      <w:spacing w:after="0"/>
    </w:pPr>
  </w:style>
  <w:style w:type="paragraph" w:customStyle="1" w:styleId="TableText10Bullet1Single">
    <w:name w:val="*Table Text 10 Bullet #1 Single"/>
    <w:uiPriority w:val="1"/>
    <w:rsid w:val="00487A7F"/>
    <w:pPr>
      <w:numPr>
        <w:numId w:val="34"/>
      </w:numPr>
      <w:tabs>
        <w:tab w:val="left" w:pos="216"/>
      </w:tabs>
      <w:spacing w:after="20" w:line="240" w:lineRule="auto"/>
      <w:ind w:left="216" w:hanging="216"/>
    </w:pPr>
    <w:rPr>
      <w:rFonts w:ascii="Century Gothic" w:eastAsia="PMingLiU" w:hAnsi="Century Gothic" w:cs="Times New Roman"/>
      <w:color w:val="2B3A44"/>
      <w:kern w:val="0"/>
      <w:sz w:val="20"/>
      <w:szCs w:val="20"/>
      <w:lang w:bidi="ar-DZ"/>
      <w14:ligatures w14:val="none"/>
    </w:rPr>
  </w:style>
  <w:style w:type="paragraph" w:styleId="NoSpacing">
    <w:name w:val="No Spacing"/>
    <w:uiPriority w:val="1"/>
    <w:qFormat/>
    <w:rsid w:val="00487A7F"/>
    <w:pPr>
      <w:spacing w:after="0" w:line="240" w:lineRule="auto"/>
    </w:pPr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paragraph" w:customStyle="1" w:styleId="Bullet1SubtextDouble">
    <w:name w:val="*Bullet #1 Subtext Double"/>
    <w:basedOn w:val="BodyText"/>
    <w:uiPriority w:val="1"/>
    <w:rsid w:val="00487A7F"/>
    <w:pPr>
      <w:ind w:left="288"/>
    </w:pPr>
  </w:style>
  <w:style w:type="paragraph" w:customStyle="1" w:styleId="Bullet1SubtextSingle">
    <w:name w:val="*Bullet #1 Subtext Single"/>
    <w:basedOn w:val="Bullet1SubtextDouble"/>
    <w:uiPriority w:val="1"/>
    <w:qFormat/>
    <w:rsid w:val="00487A7F"/>
    <w:pPr>
      <w:spacing w:after="0"/>
    </w:pPr>
  </w:style>
  <w:style w:type="paragraph" w:customStyle="1" w:styleId="Bullet2Double0">
    <w:name w:val="*Bullet #2 Double"/>
    <w:link w:val="Bullet2DoubleChar"/>
    <w:rsid w:val="00487A7F"/>
    <w:pPr>
      <w:numPr>
        <w:numId w:val="29"/>
      </w:numPr>
      <w:tabs>
        <w:tab w:val="clear" w:pos="360"/>
        <w:tab w:val="left" w:pos="576"/>
      </w:tabs>
      <w:spacing w:after="120" w:line="276" w:lineRule="auto"/>
      <w:ind w:left="576" w:hanging="288"/>
    </w:pPr>
    <w:rPr>
      <w:rFonts w:ascii="Century Gothic" w:eastAsia="PMingLiU" w:hAnsi="Century Gothic" w:cs="Times New Roman"/>
      <w:color w:val="2B3A44"/>
      <w:kern w:val="0"/>
      <w:szCs w:val="20"/>
      <w:lang w:bidi="ar-DZ"/>
      <w14:ligatures w14:val="none"/>
    </w:rPr>
  </w:style>
  <w:style w:type="paragraph" w:customStyle="1" w:styleId="Bullet2Single0">
    <w:name w:val="*Bullet #2 Single"/>
    <w:basedOn w:val="Bullet2Double0"/>
    <w:uiPriority w:val="1"/>
    <w:qFormat/>
    <w:rsid w:val="00487A7F"/>
    <w:pPr>
      <w:spacing w:after="0"/>
    </w:pPr>
  </w:style>
  <w:style w:type="paragraph" w:customStyle="1" w:styleId="Bullet2SubtextDouble0">
    <w:name w:val="*Bullet #2 Subtext Double"/>
    <w:basedOn w:val="BodyText"/>
    <w:uiPriority w:val="1"/>
    <w:rsid w:val="00487A7F"/>
    <w:pPr>
      <w:ind w:left="576"/>
    </w:pPr>
  </w:style>
  <w:style w:type="paragraph" w:customStyle="1" w:styleId="Bullet2SubtextSingle0">
    <w:name w:val="*Bullet #2 Subtext Single"/>
    <w:basedOn w:val="Bullet2SubtextDouble0"/>
    <w:uiPriority w:val="1"/>
    <w:rsid w:val="00487A7F"/>
    <w:pPr>
      <w:spacing w:after="0"/>
    </w:pPr>
  </w:style>
  <w:style w:type="paragraph" w:customStyle="1" w:styleId="Bullet3Double0">
    <w:name w:val="*Bullet #3 Double"/>
    <w:basedOn w:val="BodyText"/>
    <w:uiPriority w:val="1"/>
    <w:rsid w:val="00487A7F"/>
    <w:pPr>
      <w:numPr>
        <w:numId w:val="31"/>
      </w:numPr>
      <w:tabs>
        <w:tab w:val="clear" w:pos="1080"/>
        <w:tab w:val="left" w:pos="864"/>
      </w:tabs>
      <w:ind w:left="864" w:hanging="288"/>
    </w:pPr>
    <w:rPr>
      <w:bCs/>
    </w:rPr>
  </w:style>
  <w:style w:type="paragraph" w:customStyle="1" w:styleId="Bullet3Single">
    <w:name w:val="*Bullet #3 Single"/>
    <w:basedOn w:val="Bullet3Double0"/>
    <w:uiPriority w:val="1"/>
    <w:rsid w:val="00487A7F"/>
    <w:pPr>
      <w:numPr>
        <w:numId w:val="30"/>
      </w:numPr>
      <w:tabs>
        <w:tab w:val="clear" w:pos="1080"/>
      </w:tabs>
      <w:spacing w:after="0"/>
      <w:ind w:left="864" w:hanging="288"/>
    </w:pPr>
    <w:rPr>
      <w:bCs w:val="0"/>
    </w:rPr>
  </w:style>
  <w:style w:type="paragraph" w:customStyle="1" w:styleId="Bullet3SubtextDouble0">
    <w:name w:val="*Bullet #3 Subtext Double"/>
    <w:basedOn w:val="BodyText"/>
    <w:uiPriority w:val="1"/>
    <w:rsid w:val="00487A7F"/>
    <w:pPr>
      <w:ind w:left="864"/>
    </w:pPr>
  </w:style>
  <w:style w:type="paragraph" w:customStyle="1" w:styleId="Bullet3SubtextSingle0">
    <w:name w:val="*Bullet #3 Subtext Single"/>
    <w:basedOn w:val="Bullet3SubtextDouble0"/>
    <w:uiPriority w:val="1"/>
    <w:rsid w:val="00487A7F"/>
    <w:pPr>
      <w:spacing w:after="0"/>
    </w:pPr>
  </w:style>
  <w:style w:type="paragraph" w:customStyle="1" w:styleId="Bullet4Double">
    <w:name w:val="*Bullet #4 Double"/>
    <w:basedOn w:val="BodyText"/>
    <w:uiPriority w:val="1"/>
    <w:rsid w:val="00487A7F"/>
    <w:pPr>
      <w:numPr>
        <w:numId w:val="36"/>
      </w:numPr>
      <w:tabs>
        <w:tab w:val="left" w:pos="1152"/>
      </w:tabs>
    </w:pPr>
  </w:style>
  <w:style w:type="paragraph" w:customStyle="1" w:styleId="Bullet4Single">
    <w:name w:val="*Bullet #4 Single"/>
    <w:basedOn w:val="Bullet4Double"/>
    <w:uiPriority w:val="1"/>
    <w:rsid w:val="00487A7F"/>
    <w:pPr>
      <w:numPr>
        <w:numId w:val="37"/>
      </w:numPr>
      <w:spacing w:after="0"/>
    </w:pPr>
  </w:style>
  <w:style w:type="paragraph" w:customStyle="1" w:styleId="Bullet4SubtextDouble">
    <w:name w:val="*Bullet #4 Subtext Double"/>
    <w:basedOn w:val="BodyText"/>
    <w:uiPriority w:val="1"/>
    <w:qFormat/>
    <w:rsid w:val="00487A7F"/>
    <w:pPr>
      <w:ind w:left="1166"/>
    </w:pPr>
  </w:style>
  <w:style w:type="paragraph" w:customStyle="1" w:styleId="Bullet4SubtextSingle">
    <w:name w:val="*Bullet #4 Subtext Single"/>
    <w:basedOn w:val="Bullet4SubtextDouble"/>
    <w:uiPriority w:val="1"/>
    <w:qFormat/>
    <w:rsid w:val="00487A7F"/>
    <w:pPr>
      <w:spacing w:after="0"/>
    </w:pPr>
  </w:style>
  <w:style w:type="paragraph" w:customStyle="1" w:styleId="Bullet5Double">
    <w:name w:val="*Bullet #5 Double"/>
    <w:uiPriority w:val="1"/>
    <w:rsid w:val="00487A7F"/>
    <w:pPr>
      <w:numPr>
        <w:numId w:val="33"/>
      </w:numPr>
      <w:tabs>
        <w:tab w:val="clear" w:pos="1800"/>
        <w:tab w:val="left" w:pos="1440"/>
      </w:tabs>
      <w:spacing w:after="120" w:line="276" w:lineRule="auto"/>
      <w:ind w:left="1440" w:hanging="288"/>
    </w:pPr>
    <w:rPr>
      <w:rFonts w:ascii="Century Gothic" w:eastAsia="PMingLiU" w:hAnsi="Century Gothic" w:cs="Times New Roman"/>
      <w:color w:val="2B3A44"/>
      <w:kern w:val="0"/>
      <w:szCs w:val="20"/>
      <w:lang w:bidi="ar-DZ"/>
      <w14:ligatures w14:val="none"/>
    </w:rPr>
  </w:style>
  <w:style w:type="paragraph" w:customStyle="1" w:styleId="Bullet5Single">
    <w:name w:val="*Bullet #5 Single"/>
    <w:basedOn w:val="Bullet5Double"/>
    <w:uiPriority w:val="1"/>
    <w:rsid w:val="00487A7F"/>
    <w:pPr>
      <w:numPr>
        <w:numId w:val="32"/>
      </w:numPr>
      <w:tabs>
        <w:tab w:val="clear" w:pos="1800"/>
      </w:tabs>
      <w:spacing w:after="0"/>
      <w:ind w:left="1440" w:hanging="288"/>
    </w:pPr>
  </w:style>
  <w:style w:type="paragraph" w:customStyle="1" w:styleId="Bullet5SubtextDouble">
    <w:name w:val="*Bullet #5 Subtext Double"/>
    <w:basedOn w:val="BodyText"/>
    <w:uiPriority w:val="1"/>
    <w:qFormat/>
    <w:rsid w:val="00487A7F"/>
    <w:pPr>
      <w:ind w:left="1440"/>
    </w:pPr>
  </w:style>
  <w:style w:type="paragraph" w:customStyle="1" w:styleId="Bullet5SubtextSingle">
    <w:name w:val="*Bullet #5 Subtext Single"/>
    <w:basedOn w:val="Bullet5SubtextDouble"/>
    <w:uiPriority w:val="1"/>
    <w:qFormat/>
    <w:rsid w:val="00487A7F"/>
    <w:pPr>
      <w:spacing w:after="0"/>
    </w:pPr>
  </w:style>
  <w:style w:type="paragraph" w:customStyle="1" w:styleId="ConfidentialityNotice">
    <w:name w:val="*Confidentiality Notice"/>
    <w:basedOn w:val="BodyText"/>
    <w:uiPriority w:val="1"/>
    <w:rsid w:val="00487A7F"/>
    <w:rPr>
      <w:sz w:val="18"/>
    </w:rPr>
  </w:style>
  <w:style w:type="paragraph" w:customStyle="1" w:styleId="CoverText1">
    <w:name w:val="*Cover Text 1"/>
    <w:basedOn w:val="BodyText"/>
    <w:uiPriority w:val="1"/>
    <w:rsid w:val="00487A7F"/>
    <w:pPr>
      <w:spacing w:before="640" w:line="680" w:lineRule="exact"/>
    </w:pPr>
    <w:rPr>
      <w:b/>
      <w:sz w:val="64"/>
      <w:szCs w:val="44"/>
    </w:rPr>
  </w:style>
  <w:style w:type="paragraph" w:customStyle="1" w:styleId="CoverText2">
    <w:name w:val="*Cover Text 2"/>
    <w:basedOn w:val="BodyText"/>
    <w:uiPriority w:val="1"/>
    <w:qFormat/>
    <w:rsid w:val="00487A7F"/>
    <w:pPr>
      <w:spacing w:before="120" w:line="360" w:lineRule="exact"/>
    </w:pPr>
    <w:rPr>
      <w:sz w:val="28"/>
      <w:szCs w:val="24"/>
    </w:rPr>
  </w:style>
  <w:style w:type="paragraph" w:customStyle="1" w:styleId="CoverText3">
    <w:name w:val="*Cover Text 3"/>
    <w:basedOn w:val="CoverText2"/>
    <w:uiPriority w:val="1"/>
    <w:rsid w:val="00487A7F"/>
    <w:rPr>
      <w:rFonts w:cs="Arial"/>
      <w:color w:val="000000"/>
      <w:sz w:val="32"/>
      <w:szCs w:val="32"/>
    </w:rPr>
  </w:style>
  <w:style w:type="paragraph" w:customStyle="1" w:styleId="CvrLtrBodyText">
    <w:name w:val="*Cvr Ltr Body Text"/>
    <w:basedOn w:val="BodyText"/>
    <w:qFormat/>
    <w:rsid w:val="00487A7F"/>
    <w:pPr>
      <w:spacing w:after="0" w:line="280" w:lineRule="exact"/>
    </w:pPr>
    <w:rPr>
      <w:szCs w:val="22"/>
    </w:rPr>
  </w:style>
  <w:style w:type="paragraph" w:customStyle="1" w:styleId="CvrLtrBullet1Single">
    <w:name w:val="*Cvr Ltr Bullet #1 Single"/>
    <w:basedOn w:val="Bullet1Single0"/>
    <w:qFormat/>
    <w:rsid w:val="00487A7F"/>
    <w:pPr>
      <w:numPr>
        <w:numId w:val="43"/>
      </w:numPr>
      <w:spacing w:line="280" w:lineRule="exact"/>
      <w:ind w:left="288" w:hanging="288"/>
    </w:pPr>
    <w:rPr>
      <w:szCs w:val="22"/>
    </w:rPr>
  </w:style>
  <w:style w:type="paragraph" w:customStyle="1" w:styleId="CvrLtrBullet1Double">
    <w:name w:val="*Cvr Ltr Bullet #1 Double"/>
    <w:basedOn w:val="CvrLtrBullet1Single"/>
    <w:qFormat/>
    <w:rsid w:val="00487A7F"/>
    <w:pPr>
      <w:numPr>
        <w:numId w:val="44"/>
      </w:numPr>
      <w:spacing w:after="120"/>
      <w:ind w:left="288" w:hanging="288"/>
    </w:pPr>
  </w:style>
  <w:style w:type="paragraph" w:customStyle="1" w:styleId="CvrLtrBullet2Single">
    <w:name w:val="*Cvr Ltr Bullet #2 Single"/>
    <w:basedOn w:val="Bullet2Single0"/>
    <w:qFormat/>
    <w:rsid w:val="00487A7F"/>
    <w:pPr>
      <w:spacing w:line="280" w:lineRule="exact"/>
    </w:pPr>
    <w:rPr>
      <w:noProof/>
      <w:szCs w:val="22"/>
    </w:rPr>
  </w:style>
  <w:style w:type="paragraph" w:customStyle="1" w:styleId="CvrLtrBullet2Double">
    <w:name w:val="*Cvr Ltr Bullet #2 Double"/>
    <w:basedOn w:val="CvrLtrBullet2Single"/>
    <w:qFormat/>
    <w:rsid w:val="00487A7F"/>
    <w:pPr>
      <w:spacing w:after="120"/>
    </w:pPr>
  </w:style>
  <w:style w:type="paragraph" w:customStyle="1" w:styleId="ContactInfo">
    <w:name w:val="Contact Info"/>
    <w:basedOn w:val="Normal"/>
    <w:uiPriority w:val="9"/>
    <w:semiHidden/>
    <w:qFormat/>
    <w:rsid w:val="00487A7F"/>
    <w:pPr>
      <w:tabs>
        <w:tab w:val="left" w:pos="216"/>
      </w:tabs>
      <w:spacing w:line="240" w:lineRule="atLeast"/>
    </w:pPr>
    <w:rPr>
      <w:rFonts w:asciiTheme="minorHAnsi" w:eastAsiaTheme="minorHAnsi" w:hAnsiTheme="minorHAnsi" w:cstheme="minorBidi"/>
      <w:color w:val="auto"/>
      <w:sz w:val="16"/>
      <w:szCs w:val="16"/>
    </w:rPr>
  </w:style>
  <w:style w:type="paragraph" w:customStyle="1" w:styleId="CvrLtrDetail">
    <w:name w:val="*Cvr Ltr Detail"/>
    <w:basedOn w:val="BodyText"/>
    <w:qFormat/>
    <w:rsid w:val="00487A7F"/>
    <w:pPr>
      <w:spacing w:after="20" w:line="220" w:lineRule="exact"/>
    </w:pPr>
    <w:rPr>
      <w:bCs/>
      <w:sz w:val="14"/>
      <w:szCs w:val="14"/>
    </w:rPr>
  </w:style>
  <w:style w:type="paragraph" w:customStyle="1" w:styleId="FigureCaptionAuto">
    <w:name w:val="*Figure Caption Auto#"/>
    <w:basedOn w:val="Normal"/>
    <w:next w:val="BodyText"/>
    <w:uiPriority w:val="1"/>
    <w:qFormat/>
    <w:rsid w:val="00487A7F"/>
    <w:pPr>
      <w:keepNext/>
      <w:keepLines/>
      <w:numPr>
        <w:numId w:val="20"/>
      </w:numPr>
      <w:spacing w:before="60" w:after="120"/>
      <w:ind w:left="1080" w:hanging="1080"/>
    </w:pPr>
    <w:rPr>
      <w:b/>
      <w:color w:val="2B3A44"/>
      <w:szCs w:val="18"/>
    </w:rPr>
  </w:style>
  <w:style w:type="paragraph" w:customStyle="1" w:styleId="Heading10">
    <w:name w:val="*Heading 1"/>
    <w:basedOn w:val="BodyText"/>
    <w:next w:val="BodyText"/>
    <w:uiPriority w:val="1"/>
    <w:qFormat/>
    <w:rsid w:val="00487A7F"/>
    <w:pPr>
      <w:keepNext/>
      <w:keepLines/>
      <w:pageBreakBefore/>
      <w:pBdr>
        <w:bottom w:val="single" w:sz="8" w:space="1" w:color="00EEAE"/>
      </w:pBdr>
      <w:spacing w:line="240" w:lineRule="auto"/>
      <w:outlineLvl w:val="0"/>
    </w:pPr>
    <w:rPr>
      <w:rFonts w:eastAsia="Times New Roman" w:cs="Arial"/>
      <w:b/>
      <w:sz w:val="36"/>
      <w:szCs w:val="22"/>
    </w:rPr>
  </w:style>
  <w:style w:type="paragraph" w:customStyle="1" w:styleId="Heading20">
    <w:name w:val="*Heading 2"/>
    <w:next w:val="BodyText"/>
    <w:uiPriority w:val="1"/>
    <w:qFormat/>
    <w:rsid w:val="00487A7F"/>
    <w:pPr>
      <w:keepNext/>
      <w:keepLines/>
      <w:pBdr>
        <w:bottom w:val="single" w:sz="4" w:space="1" w:color="00EEAE"/>
      </w:pBdr>
      <w:spacing w:before="240" w:after="120" w:line="240" w:lineRule="auto"/>
      <w:outlineLvl w:val="1"/>
    </w:pPr>
    <w:rPr>
      <w:rFonts w:ascii="Century Gothic" w:eastAsia="PMingLiU" w:hAnsi="Century Gothic" w:cs="Times New Roman"/>
      <w:b/>
      <w:bCs/>
      <w:color w:val="2B3A44"/>
      <w:kern w:val="0"/>
      <w:sz w:val="32"/>
      <w:szCs w:val="32"/>
      <w:lang w:bidi="ar-DZ"/>
      <w14:ligatures w14:val="none"/>
    </w:rPr>
  </w:style>
  <w:style w:type="paragraph" w:customStyle="1" w:styleId="Heading30">
    <w:name w:val="*Heading 3"/>
    <w:next w:val="BodyText"/>
    <w:uiPriority w:val="1"/>
    <w:qFormat/>
    <w:rsid w:val="00487A7F"/>
    <w:pPr>
      <w:keepNext/>
      <w:keepLines/>
      <w:spacing w:before="240" w:after="120" w:line="240" w:lineRule="auto"/>
      <w:outlineLvl w:val="2"/>
    </w:pPr>
    <w:rPr>
      <w:rFonts w:ascii="Century Gothic" w:eastAsia="PMingLiU" w:hAnsi="Century Gothic" w:cs="Times New Roman"/>
      <w:b/>
      <w:color w:val="2B3A44"/>
      <w:kern w:val="0"/>
      <w:sz w:val="28"/>
      <w:szCs w:val="24"/>
      <w:lang w:bidi="ar-DZ"/>
      <w14:ligatures w14:val="none"/>
    </w:rPr>
  </w:style>
  <w:style w:type="paragraph" w:customStyle="1" w:styleId="Heading40">
    <w:name w:val="*Heading 4"/>
    <w:next w:val="BodyText"/>
    <w:uiPriority w:val="1"/>
    <w:qFormat/>
    <w:rsid w:val="00487A7F"/>
    <w:pPr>
      <w:keepNext/>
      <w:keepLines/>
      <w:spacing w:before="240" w:after="120" w:line="240" w:lineRule="auto"/>
      <w:outlineLvl w:val="3"/>
    </w:pPr>
    <w:rPr>
      <w:rFonts w:ascii="Century Gothic" w:eastAsia="PMingLiU" w:hAnsi="Century Gothic" w:cs="Times New Roman"/>
      <w:b/>
      <w:color w:val="2B3A44"/>
      <w:kern w:val="0"/>
      <w:sz w:val="24"/>
      <w:szCs w:val="24"/>
      <w:lang w:bidi="ar-DZ"/>
      <w14:ligatures w14:val="none"/>
    </w:rPr>
  </w:style>
  <w:style w:type="paragraph" w:customStyle="1" w:styleId="Heading50">
    <w:name w:val="*Heading 5"/>
    <w:next w:val="BodyText"/>
    <w:uiPriority w:val="1"/>
    <w:qFormat/>
    <w:rsid w:val="00487A7F"/>
    <w:pPr>
      <w:keepNext/>
      <w:keepLines/>
      <w:spacing w:before="240" w:after="120" w:line="240" w:lineRule="auto"/>
      <w:outlineLvl w:val="4"/>
    </w:pPr>
    <w:rPr>
      <w:rFonts w:ascii="Century Gothic" w:eastAsia="PMingLiU" w:hAnsi="Century Gothic" w:cs="Times New Roman"/>
      <w:i/>
      <w:color w:val="2B3A44"/>
      <w:kern w:val="0"/>
      <w:sz w:val="24"/>
      <w:szCs w:val="24"/>
      <w:lang w:bidi="ar-DZ"/>
      <w14:ligatures w14:val="none"/>
    </w:rPr>
  </w:style>
  <w:style w:type="paragraph" w:customStyle="1" w:styleId="Heading60">
    <w:name w:val="*Heading 6"/>
    <w:next w:val="BodyText"/>
    <w:uiPriority w:val="1"/>
    <w:rsid w:val="00487A7F"/>
    <w:pPr>
      <w:keepNext/>
      <w:keepLines/>
      <w:spacing w:before="240" w:after="120" w:line="240" w:lineRule="auto"/>
      <w:outlineLvl w:val="5"/>
    </w:pPr>
    <w:rPr>
      <w:rFonts w:ascii="Century Gothic" w:eastAsia="PMingLiU" w:hAnsi="Century Gothic" w:cs="Times New Roman"/>
      <w:b/>
      <w:color w:val="2B3A44"/>
      <w:kern w:val="0"/>
      <w:sz w:val="28"/>
      <w:szCs w:val="20"/>
      <w:lang w:bidi="ar-DZ"/>
      <w14:ligatures w14:val="none"/>
    </w:rPr>
  </w:style>
  <w:style w:type="paragraph" w:customStyle="1" w:styleId="HeadingManual1">
    <w:name w:val="*Heading Manual#1"/>
    <w:basedOn w:val="Heading10"/>
    <w:next w:val="BodyText"/>
    <w:uiPriority w:val="1"/>
    <w:qFormat/>
    <w:rsid w:val="00487A7F"/>
    <w:pPr>
      <w:ind w:left="1080" w:hanging="1080"/>
    </w:pPr>
    <w:rPr>
      <w:b w:val="0"/>
    </w:rPr>
  </w:style>
  <w:style w:type="paragraph" w:customStyle="1" w:styleId="HeadingManual2">
    <w:name w:val="*Heading Manual#2"/>
    <w:basedOn w:val="Heading20"/>
    <w:next w:val="BodyText"/>
    <w:uiPriority w:val="1"/>
    <w:qFormat/>
    <w:rsid w:val="00487A7F"/>
    <w:pPr>
      <w:ind w:left="1080" w:hanging="1080"/>
    </w:pPr>
  </w:style>
  <w:style w:type="paragraph" w:customStyle="1" w:styleId="HeadingManual3">
    <w:name w:val="*Heading Manual#3"/>
    <w:basedOn w:val="Heading30"/>
    <w:next w:val="BodyText"/>
    <w:uiPriority w:val="1"/>
    <w:qFormat/>
    <w:rsid w:val="00487A7F"/>
    <w:pPr>
      <w:ind w:left="1440" w:hanging="1440"/>
    </w:pPr>
  </w:style>
  <w:style w:type="paragraph" w:customStyle="1" w:styleId="HeadingManual4">
    <w:name w:val="*Heading Manual#4"/>
    <w:basedOn w:val="Heading40"/>
    <w:next w:val="BodyText"/>
    <w:uiPriority w:val="1"/>
    <w:qFormat/>
    <w:rsid w:val="00487A7F"/>
    <w:pPr>
      <w:ind w:left="1440" w:hanging="1440"/>
    </w:pPr>
  </w:style>
  <w:style w:type="paragraph" w:customStyle="1" w:styleId="HeadingManual5">
    <w:name w:val="*Heading Manual#5"/>
    <w:basedOn w:val="Heading50"/>
    <w:next w:val="BodyText"/>
    <w:uiPriority w:val="1"/>
    <w:rsid w:val="00487A7F"/>
    <w:pPr>
      <w:ind w:left="1728" w:hanging="1728"/>
    </w:pPr>
  </w:style>
  <w:style w:type="paragraph" w:customStyle="1" w:styleId="HeadingManual6">
    <w:name w:val="*Heading Manual#6"/>
    <w:basedOn w:val="Heading60"/>
    <w:next w:val="BodyText"/>
    <w:uiPriority w:val="1"/>
    <w:rsid w:val="00487A7F"/>
    <w:pPr>
      <w:ind w:left="1728" w:hanging="1728"/>
    </w:pPr>
  </w:style>
  <w:style w:type="paragraph" w:customStyle="1" w:styleId="LeadInText">
    <w:name w:val="*LeadInText"/>
    <w:uiPriority w:val="1"/>
    <w:qFormat/>
    <w:rsid w:val="00487A7F"/>
    <w:pPr>
      <w:spacing w:after="120" w:line="280" w:lineRule="exact"/>
    </w:pPr>
    <w:rPr>
      <w:rFonts w:ascii="Century Gothic" w:eastAsia="PMingLiU" w:hAnsi="Century Gothic" w:cs="Times New Roman"/>
      <w:b/>
      <w:color w:val="2B3A44"/>
      <w:kern w:val="0"/>
      <w:sz w:val="24"/>
      <w:szCs w:val="20"/>
      <w:lang w:bidi="ar-DZ"/>
      <w14:ligatures w14:val="none"/>
    </w:rPr>
  </w:style>
  <w:style w:type="paragraph" w:customStyle="1" w:styleId="NoticeHeading">
    <w:name w:val="*Notice Heading"/>
    <w:basedOn w:val="Heading10"/>
    <w:next w:val="ConfidentialityNotice"/>
    <w:uiPriority w:val="1"/>
    <w:rsid w:val="00487A7F"/>
    <w:pPr>
      <w:outlineLvl w:val="9"/>
    </w:pPr>
    <w:rPr>
      <w:szCs w:val="36"/>
    </w:rPr>
  </w:style>
  <w:style w:type="paragraph" w:customStyle="1" w:styleId="Numbers1Single">
    <w:name w:val="*Numbers #1 Single"/>
    <w:basedOn w:val="Normal"/>
    <w:uiPriority w:val="1"/>
    <w:rsid w:val="00487A7F"/>
    <w:pPr>
      <w:spacing w:line="276" w:lineRule="auto"/>
      <w:ind w:left="425" w:hanging="425"/>
    </w:pPr>
    <w:rPr>
      <w:color w:val="2B3A44"/>
    </w:rPr>
  </w:style>
  <w:style w:type="paragraph" w:customStyle="1" w:styleId="Numbers1Double">
    <w:name w:val="*Numbers #1 Double"/>
    <w:basedOn w:val="Numbers1Single"/>
    <w:uiPriority w:val="1"/>
    <w:rsid w:val="00487A7F"/>
    <w:pPr>
      <w:spacing w:after="120"/>
      <w:ind w:left="426" w:hanging="426"/>
    </w:pPr>
  </w:style>
  <w:style w:type="paragraph" w:customStyle="1" w:styleId="Numbers2Single">
    <w:name w:val="*Numbers #2 Single"/>
    <w:basedOn w:val="Normal"/>
    <w:uiPriority w:val="1"/>
    <w:qFormat/>
    <w:rsid w:val="00487A7F"/>
    <w:pPr>
      <w:spacing w:line="276" w:lineRule="auto"/>
      <w:ind w:left="850" w:hanging="425"/>
    </w:pPr>
    <w:rPr>
      <w:color w:val="2B3A44"/>
    </w:rPr>
  </w:style>
  <w:style w:type="paragraph" w:customStyle="1" w:styleId="Numbers2Double">
    <w:name w:val="*Numbers #2 Double"/>
    <w:basedOn w:val="Numbers2Single"/>
    <w:uiPriority w:val="1"/>
    <w:qFormat/>
    <w:rsid w:val="00487A7F"/>
    <w:pPr>
      <w:spacing w:after="120"/>
      <w:ind w:left="851"/>
    </w:pPr>
  </w:style>
  <w:style w:type="paragraph" w:customStyle="1" w:styleId="Numbers3Single">
    <w:name w:val="*Numbers #3 Single"/>
    <w:basedOn w:val="Normal"/>
    <w:uiPriority w:val="1"/>
    <w:qFormat/>
    <w:rsid w:val="00487A7F"/>
    <w:pPr>
      <w:spacing w:line="276" w:lineRule="auto"/>
      <w:ind w:left="1418" w:hanging="567"/>
    </w:pPr>
    <w:rPr>
      <w:color w:val="2B3A44"/>
    </w:rPr>
  </w:style>
  <w:style w:type="paragraph" w:customStyle="1" w:styleId="Numbers3Double">
    <w:name w:val="*Numbers #3 Double"/>
    <w:basedOn w:val="Numbers3Single"/>
    <w:uiPriority w:val="1"/>
    <w:qFormat/>
    <w:rsid w:val="00487A7F"/>
    <w:pPr>
      <w:spacing w:after="120"/>
    </w:pPr>
  </w:style>
  <w:style w:type="paragraph" w:customStyle="1" w:styleId="Numbers4Single">
    <w:name w:val="*Numbers #4 Single"/>
    <w:basedOn w:val="Normal"/>
    <w:uiPriority w:val="1"/>
    <w:qFormat/>
    <w:rsid w:val="00487A7F"/>
    <w:pPr>
      <w:spacing w:line="276" w:lineRule="auto"/>
      <w:ind w:left="2269" w:hanging="851"/>
    </w:pPr>
    <w:rPr>
      <w:color w:val="2B3A44"/>
    </w:rPr>
  </w:style>
  <w:style w:type="paragraph" w:customStyle="1" w:styleId="Numbers4Double">
    <w:name w:val="*Numbers #4 Double"/>
    <w:basedOn w:val="Numbers4Single"/>
    <w:uiPriority w:val="1"/>
    <w:qFormat/>
    <w:rsid w:val="00487A7F"/>
    <w:pPr>
      <w:spacing w:after="120"/>
      <w:ind w:left="2268" w:hanging="850"/>
    </w:pPr>
  </w:style>
  <w:style w:type="paragraph" w:customStyle="1" w:styleId="Numbers5Single">
    <w:name w:val="*Numbers #5 Single"/>
    <w:basedOn w:val="Normal"/>
    <w:uiPriority w:val="1"/>
    <w:qFormat/>
    <w:rsid w:val="00487A7F"/>
    <w:pPr>
      <w:spacing w:line="276" w:lineRule="auto"/>
      <w:ind w:left="3260" w:hanging="992"/>
    </w:pPr>
    <w:rPr>
      <w:color w:val="2B3A44"/>
    </w:rPr>
  </w:style>
  <w:style w:type="paragraph" w:customStyle="1" w:styleId="Numbers5Double">
    <w:name w:val="*Numbers #5 Double"/>
    <w:basedOn w:val="Numbers5Single"/>
    <w:uiPriority w:val="1"/>
    <w:qFormat/>
    <w:rsid w:val="00487A7F"/>
    <w:pPr>
      <w:spacing w:after="120"/>
      <w:ind w:left="3261" w:hanging="993"/>
    </w:pPr>
  </w:style>
  <w:style w:type="paragraph" w:customStyle="1" w:styleId="NumbersAutoSingle">
    <w:name w:val="*Numbers (Auto) Single"/>
    <w:basedOn w:val="BodyText"/>
    <w:uiPriority w:val="1"/>
    <w:rsid w:val="00487A7F"/>
    <w:pPr>
      <w:numPr>
        <w:numId w:val="1"/>
      </w:numPr>
      <w:spacing w:after="0"/>
    </w:pPr>
  </w:style>
  <w:style w:type="paragraph" w:customStyle="1" w:styleId="NumbersAutoBold">
    <w:name w:val="*Numbers (Auto) Bold"/>
    <w:basedOn w:val="BodyText"/>
    <w:uiPriority w:val="1"/>
    <w:rsid w:val="00487A7F"/>
    <w:pPr>
      <w:numPr>
        <w:numId w:val="2"/>
      </w:numPr>
      <w:spacing w:after="0"/>
    </w:pPr>
    <w:rPr>
      <w:b/>
    </w:rPr>
  </w:style>
  <w:style w:type="paragraph" w:customStyle="1" w:styleId="NumbersAutoDouble0">
    <w:name w:val="*Numbers (Auto) Double"/>
    <w:basedOn w:val="BodyText"/>
    <w:uiPriority w:val="1"/>
    <w:rsid w:val="00487A7F"/>
    <w:pPr>
      <w:numPr>
        <w:numId w:val="3"/>
      </w:numPr>
    </w:pPr>
  </w:style>
  <w:style w:type="paragraph" w:customStyle="1" w:styleId="NumbersAutoBoldDouble">
    <w:name w:val="*Numbers (Auto) Bold Double"/>
    <w:basedOn w:val="NumbersAutoDouble0"/>
    <w:uiPriority w:val="1"/>
    <w:qFormat/>
    <w:rsid w:val="00487A7F"/>
    <w:pPr>
      <w:numPr>
        <w:numId w:val="4"/>
      </w:numPr>
    </w:pPr>
    <w:rPr>
      <w:b/>
    </w:rPr>
  </w:style>
  <w:style w:type="paragraph" w:customStyle="1" w:styleId="NumbersBold">
    <w:name w:val="*Numbers Bold"/>
    <w:basedOn w:val="Numbers1Single"/>
    <w:uiPriority w:val="1"/>
    <w:rsid w:val="00487A7F"/>
    <w:rPr>
      <w:b/>
    </w:rPr>
  </w:style>
  <w:style w:type="paragraph" w:customStyle="1" w:styleId="NumbersBoldDouble">
    <w:name w:val="*Numbers Bold Double"/>
    <w:basedOn w:val="Numbers1Double"/>
    <w:uiPriority w:val="1"/>
    <w:qFormat/>
    <w:rsid w:val="00487A7F"/>
    <w:rPr>
      <w:b/>
    </w:rPr>
  </w:style>
  <w:style w:type="paragraph" w:customStyle="1" w:styleId="NumbersDouble">
    <w:name w:val="*Numbers Double"/>
    <w:basedOn w:val="Numbers1Double"/>
    <w:uiPriority w:val="1"/>
    <w:qFormat/>
    <w:rsid w:val="00487A7F"/>
  </w:style>
  <w:style w:type="paragraph" w:customStyle="1" w:styleId="NumbersSingle">
    <w:name w:val="*Numbers Single"/>
    <w:basedOn w:val="Numbers1Single"/>
    <w:uiPriority w:val="1"/>
    <w:qFormat/>
    <w:rsid w:val="00487A7F"/>
  </w:style>
  <w:style w:type="paragraph" w:customStyle="1" w:styleId="ProprietaryNotice">
    <w:name w:val="*Proprietary Notice"/>
    <w:uiPriority w:val="1"/>
    <w:rsid w:val="00487A7F"/>
    <w:pPr>
      <w:spacing w:after="0" w:line="276" w:lineRule="auto"/>
    </w:pPr>
    <w:rPr>
      <w:rFonts w:ascii="Century Gothic" w:eastAsia="PMingLiU" w:hAnsi="Century Gothic" w:cs="Times New Roman"/>
      <w:kern w:val="0"/>
      <w:sz w:val="16"/>
      <w:szCs w:val="16"/>
      <w:lang w:bidi="ar-DZ"/>
      <w14:ligatures w14:val="none"/>
    </w:rPr>
  </w:style>
  <w:style w:type="paragraph" w:customStyle="1" w:styleId="Quotation">
    <w:name w:val="*Quotation"/>
    <w:basedOn w:val="Normal"/>
    <w:uiPriority w:val="1"/>
    <w:qFormat/>
    <w:rsid w:val="00487A7F"/>
    <w:pPr>
      <w:spacing w:after="120" w:line="276" w:lineRule="auto"/>
      <w:ind w:left="720" w:right="720"/>
    </w:pPr>
    <w:rPr>
      <w:color w:val="2B3A44"/>
    </w:rPr>
  </w:style>
  <w:style w:type="paragraph" w:customStyle="1" w:styleId="QuotationAttribute">
    <w:name w:val="*Quotation Attribute"/>
    <w:uiPriority w:val="1"/>
    <w:qFormat/>
    <w:rsid w:val="00487A7F"/>
    <w:pPr>
      <w:numPr>
        <w:numId w:val="21"/>
      </w:numPr>
      <w:spacing w:after="200" w:line="276" w:lineRule="auto"/>
      <w:ind w:right="720"/>
    </w:pPr>
    <w:rPr>
      <w:rFonts w:ascii="Century Gothic" w:eastAsia="PMingLiU" w:hAnsi="Century Gothic" w:cs="Times New Roman"/>
      <w:i/>
      <w:color w:val="2B3A44"/>
      <w:kern w:val="0"/>
      <w:szCs w:val="20"/>
      <w:lang w:bidi="ar-DZ"/>
      <w14:ligatures w14:val="none"/>
    </w:rPr>
  </w:style>
  <w:style w:type="paragraph" w:customStyle="1" w:styleId="Subheading">
    <w:name w:val="*Subheading"/>
    <w:basedOn w:val="BodyText"/>
    <w:next w:val="BodyText"/>
    <w:uiPriority w:val="1"/>
    <w:rsid w:val="00487A7F"/>
    <w:pPr>
      <w:keepNext/>
      <w:spacing w:before="240" w:after="60"/>
    </w:pPr>
    <w:rPr>
      <w:b/>
    </w:rPr>
  </w:style>
  <w:style w:type="paragraph" w:customStyle="1" w:styleId="Subheading2">
    <w:name w:val="*Subheading 2"/>
    <w:basedOn w:val="Subheading"/>
    <w:next w:val="BodyText"/>
    <w:uiPriority w:val="1"/>
    <w:qFormat/>
    <w:rsid w:val="00487A7F"/>
    <w:rPr>
      <w:i/>
    </w:rPr>
  </w:style>
  <w:style w:type="paragraph" w:customStyle="1" w:styleId="TableCaptionAuto">
    <w:name w:val="*Table Caption Auto#"/>
    <w:basedOn w:val="Normal"/>
    <w:next w:val="BodyText"/>
    <w:uiPriority w:val="1"/>
    <w:rsid w:val="00487A7F"/>
    <w:pPr>
      <w:keepNext/>
      <w:numPr>
        <w:numId w:val="22"/>
      </w:numPr>
      <w:tabs>
        <w:tab w:val="clear" w:pos="432"/>
        <w:tab w:val="left" w:pos="1080"/>
      </w:tabs>
      <w:spacing w:before="60" w:after="120"/>
      <w:ind w:left="1080" w:hanging="1080"/>
    </w:pPr>
    <w:rPr>
      <w:b/>
      <w:color w:val="2B3A44"/>
      <w:szCs w:val="18"/>
    </w:rPr>
  </w:style>
  <w:style w:type="paragraph" w:customStyle="1" w:styleId="TableText10Single">
    <w:name w:val="*Table Text 10 Single"/>
    <w:basedOn w:val="BodyText"/>
    <w:uiPriority w:val="1"/>
    <w:rsid w:val="00487A7F"/>
    <w:pPr>
      <w:spacing w:after="0" w:line="240" w:lineRule="auto"/>
    </w:pPr>
    <w:rPr>
      <w:sz w:val="20"/>
    </w:rPr>
  </w:style>
  <w:style w:type="paragraph" w:customStyle="1" w:styleId="TableText10Double">
    <w:name w:val="*Table Text 10 Double"/>
    <w:basedOn w:val="TableText10Single"/>
    <w:uiPriority w:val="1"/>
    <w:rsid w:val="00487A7F"/>
    <w:pPr>
      <w:spacing w:after="60"/>
    </w:pPr>
  </w:style>
  <w:style w:type="paragraph" w:customStyle="1" w:styleId="TableText10BoldDouble">
    <w:name w:val="*Table Text 10 Bold Double"/>
    <w:basedOn w:val="TableText10Double"/>
    <w:uiPriority w:val="1"/>
    <w:qFormat/>
    <w:rsid w:val="00487A7F"/>
    <w:rPr>
      <w:b/>
    </w:rPr>
  </w:style>
  <w:style w:type="paragraph" w:customStyle="1" w:styleId="TableHeading10">
    <w:name w:val="*Table Heading 10"/>
    <w:basedOn w:val="TableText10BoldDouble"/>
    <w:uiPriority w:val="1"/>
    <w:qFormat/>
    <w:rsid w:val="00487A7F"/>
  </w:style>
  <w:style w:type="paragraph" w:customStyle="1" w:styleId="TableText11Single">
    <w:name w:val="*Table Text 11 Single"/>
    <w:basedOn w:val="TableText10Single"/>
    <w:uiPriority w:val="1"/>
    <w:rsid w:val="00487A7F"/>
    <w:rPr>
      <w:sz w:val="22"/>
    </w:rPr>
  </w:style>
  <w:style w:type="paragraph" w:customStyle="1" w:styleId="TableText11Double">
    <w:name w:val="*Table Text 11 Double"/>
    <w:basedOn w:val="TableText11Single"/>
    <w:uiPriority w:val="1"/>
    <w:rsid w:val="00487A7F"/>
    <w:pPr>
      <w:spacing w:after="60"/>
    </w:pPr>
  </w:style>
  <w:style w:type="paragraph" w:customStyle="1" w:styleId="TableText11BoldDouble">
    <w:name w:val="*Table Text 11 Bold Double"/>
    <w:basedOn w:val="TableText11Double"/>
    <w:uiPriority w:val="1"/>
    <w:qFormat/>
    <w:rsid w:val="00487A7F"/>
    <w:rPr>
      <w:b/>
    </w:rPr>
  </w:style>
  <w:style w:type="paragraph" w:customStyle="1" w:styleId="TableHeading11">
    <w:name w:val="*Table Heading 11"/>
    <w:basedOn w:val="TableText11BoldDouble"/>
    <w:uiPriority w:val="1"/>
    <w:rsid w:val="00487A7F"/>
  </w:style>
  <w:style w:type="paragraph" w:customStyle="1" w:styleId="TableText8Single">
    <w:name w:val="*Table Text 8 Single"/>
    <w:basedOn w:val="TableText10Single"/>
    <w:uiPriority w:val="1"/>
    <w:rsid w:val="00487A7F"/>
    <w:rPr>
      <w:sz w:val="16"/>
    </w:rPr>
  </w:style>
  <w:style w:type="paragraph" w:customStyle="1" w:styleId="TableText8Double">
    <w:name w:val="*Table Text 8 Double"/>
    <w:basedOn w:val="TableText8Single"/>
    <w:uiPriority w:val="1"/>
    <w:rsid w:val="00487A7F"/>
    <w:pPr>
      <w:spacing w:after="60"/>
    </w:pPr>
  </w:style>
  <w:style w:type="paragraph" w:customStyle="1" w:styleId="TableText8BoldDouble">
    <w:name w:val="*Table Text 8 Bold Double"/>
    <w:basedOn w:val="TableText8Double"/>
    <w:uiPriority w:val="1"/>
    <w:qFormat/>
    <w:rsid w:val="00487A7F"/>
    <w:rPr>
      <w:b/>
    </w:rPr>
  </w:style>
  <w:style w:type="paragraph" w:customStyle="1" w:styleId="TableHeading8">
    <w:name w:val="*Table Heading 8"/>
    <w:basedOn w:val="TableText8BoldDouble"/>
    <w:uiPriority w:val="1"/>
    <w:rsid w:val="00487A7F"/>
  </w:style>
  <w:style w:type="paragraph" w:customStyle="1" w:styleId="TableText9BoldDouble">
    <w:name w:val="*Table Text 9 Bold Double"/>
    <w:basedOn w:val="TableText10BoldDouble"/>
    <w:uiPriority w:val="1"/>
    <w:qFormat/>
    <w:rsid w:val="00487A7F"/>
    <w:rPr>
      <w:sz w:val="18"/>
    </w:rPr>
  </w:style>
  <w:style w:type="paragraph" w:customStyle="1" w:styleId="TableHeading9">
    <w:name w:val="*Table Heading 9"/>
    <w:basedOn w:val="TableText9BoldDouble"/>
    <w:uiPriority w:val="1"/>
    <w:qFormat/>
    <w:rsid w:val="00487A7F"/>
  </w:style>
  <w:style w:type="paragraph" w:customStyle="1" w:styleId="TableSubheading10">
    <w:name w:val="*Table Subheading 10"/>
    <w:basedOn w:val="Normal"/>
    <w:uiPriority w:val="1"/>
    <w:rsid w:val="00487A7F"/>
    <w:pPr>
      <w:keepNext/>
      <w:spacing w:after="60"/>
    </w:pPr>
    <w:rPr>
      <w:b/>
      <w:color w:val="2B3A44"/>
      <w:sz w:val="20"/>
    </w:rPr>
  </w:style>
  <w:style w:type="paragraph" w:customStyle="1" w:styleId="TableSubheading11">
    <w:name w:val="*Table Subheading 11"/>
    <w:basedOn w:val="TableSubheading10"/>
    <w:uiPriority w:val="1"/>
    <w:rsid w:val="00487A7F"/>
    <w:rPr>
      <w:sz w:val="22"/>
    </w:rPr>
  </w:style>
  <w:style w:type="paragraph" w:customStyle="1" w:styleId="TableSubheading9">
    <w:name w:val="*Table Subheading 9"/>
    <w:basedOn w:val="TableSubheading10"/>
    <w:uiPriority w:val="1"/>
    <w:qFormat/>
    <w:rsid w:val="00487A7F"/>
    <w:rPr>
      <w:sz w:val="18"/>
    </w:rPr>
  </w:style>
  <w:style w:type="paragraph" w:customStyle="1" w:styleId="TableSubheading8">
    <w:name w:val="*Table Subheading 8"/>
    <w:basedOn w:val="TableSubheading9"/>
    <w:uiPriority w:val="1"/>
    <w:rsid w:val="00487A7F"/>
    <w:rPr>
      <w:sz w:val="16"/>
    </w:rPr>
  </w:style>
  <w:style w:type="paragraph" w:customStyle="1" w:styleId="TableText10BoldSingle">
    <w:name w:val="*Table Text 10 Bold Single"/>
    <w:basedOn w:val="TableText10Single"/>
    <w:uiPriority w:val="1"/>
    <w:qFormat/>
    <w:rsid w:val="00487A7F"/>
    <w:rPr>
      <w:b/>
    </w:rPr>
  </w:style>
  <w:style w:type="paragraph" w:customStyle="1" w:styleId="TableText10Bullet1Double">
    <w:name w:val="*Table Text 10 Bullet #1 Double"/>
    <w:basedOn w:val="TableText10Bullet1Single"/>
    <w:uiPriority w:val="1"/>
    <w:rsid w:val="00487A7F"/>
    <w:pPr>
      <w:spacing w:after="60"/>
    </w:pPr>
  </w:style>
  <w:style w:type="paragraph" w:customStyle="1" w:styleId="TableText10Bullet2Single">
    <w:name w:val="*Table Text 10 Bullet #2 Single"/>
    <w:uiPriority w:val="1"/>
    <w:rsid w:val="00487A7F"/>
    <w:pPr>
      <w:numPr>
        <w:numId w:val="35"/>
      </w:numPr>
      <w:tabs>
        <w:tab w:val="left" w:pos="432"/>
      </w:tabs>
      <w:spacing w:after="20" w:line="240" w:lineRule="auto"/>
      <w:ind w:left="432" w:hanging="216"/>
    </w:pPr>
    <w:rPr>
      <w:rFonts w:ascii="Century Gothic" w:eastAsia="PMingLiU" w:hAnsi="Century Gothic" w:cs="Times New Roman"/>
      <w:color w:val="2B3A44"/>
      <w:kern w:val="0"/>
      <w:sz w:val="20"/>
      <w:szCs w:val="20"/>
      <w:lang w:bidi="ar-DZ"/>
      <w14:ligatures w14:val="none"/>
    </w:rPr>
  </w:style>
  <w:style w:type="paragraph" w:customStyle="1" w:styleId="TableText10Bullet2Double">
    <w:name w:val="*Table Text 10 Bullet #2 Double"/>
    <w:basedOn w:val="TableText10Bullet2Single"/>
    <w:uiPriority w:val="1"/>
    <w:rsid w:val="00487A7F"/>
    <w:pPr>
      <w:numPr>
        <w:numId w:val="26"/>
      </w:numPr>
      <w:tabs>
        <w:tab w:val="clear" w:pos="216"/>
        <w:tab w:val="clear" w:pos="432"/>
      </w:tabs>
      <w:spacing w:after="60"/>
      <w:ind w:left="432" w:hanging="216"/>
    </w:pPr>
  </w:style>
  <w:style w:type="paragraph" w:customStyle="1" w:styleId="TableText10Bullet3Single">
    <w:name w:val="*Table Text 10 Bullet #3 Single"/>
    <w:basedOn w:val="TableText10Bullet1Single"/>
    <w:uiPriority w:val="1"/>
    <w:qFormat/>
    <w:rsid w:val="00487A7F"/>
    <w:pPr>
      <w:tabs>
        <w:tab w:val="clear" w:pos="216"/>
      </w:tabs>
      <w:ind w:left="648"/>
    </w:pPr>
  </w:style>
  <w:style w:type="paragraph" w:customStyle="1" w:styleId="TableText10Bullet3Double">
    <w:name w:val="*Table Text 10 Bullet #3 Double"/>
    <w:basedOn w:val="TableText10Bullet3Single"/>
    <w:uiPriority w:val="1"/>
    <w:qFormat/>
    <w:rsid w:val="00487A7F"/>
    <w:pPr>
      <w:spacing w:after="60"/>
    </w:pPr>
  </w:style>
  <w:style w:type="paragraph" w:customStyle="1" w:styleId="TableText11BoldSingle">
    <w:name w:val="*Table Text 11 Bold Single"/>
    <w:basedOn w:val="TableText11Single"/>
    <w:uiPriority w:val="1"/>
    <w:qFormat/>
    <w:rsid w:val="00487A7F"/>
    <w:rPr>
      <w:b/>
    </w:rPr>
  </w:style>
  <w:style w:type="paragraph" w:customStyle="1" w:styleId="TableText11Bullet1Double">
    <w:name w:val="*Table Text 11 Bullet #1 Double"/>
    <w:basedOn w:val="TableText10Bullet1Double"/>
    <w:uiPriority w:val="1"/>
    <w:qFormat/>
    <w:rsid w:val="00487A7F"/>
    <w:rPr>
      <w:sz w:val="22"/>
    </w:rPr>
  </w:style>
  <w:style w:type="paragraph" w:customStyle="1" w:styleId="TableText11Bullet1Single">
    <w:name w:val="*Table Text 11 Bullet #1 Single"/>
    <w:basedOn w:val="TableText10Bullet1Single"/>
    <w:uiPriority w:val="1"/>
    <w:qFormat/>
    <w:rsid w:val="00487A7F"/>
    <w:rPr>
      <w:sz w:val="22"/>
    </w:rPr>
  </w:style>
  <w:style w:type="paragraph" w:customStyle="1" w:styleId="TableText11Bullet2Double">
    <w:name w:val="*Table Text 11 Bullet #2 Double"/>
    <w:basedOn w:val="TableText10Bullet2Double"/>
    <w:uiPriority w:val="1"/>
    <w:qFormat/>
    <w:rsid w:val="00487A7F"/>
    <w:rPr>
      <w:sz w:val="22"/>
    </w:rPr>
  </w:style>
  <w:style w:type="paragraph" w:customStyle="1" w:styleId="TableText11Bullet2Single">
    <w:name w:val="*Table Text 11 Bullet #2 Single"/>
    <w:basedOn w:val="TableText10Bullet2Single"/>
    <w:uiPriority w:val="1"/>
    <w:rsid w:val="00487A7F"/>
    <w:pPr>
      <w:tabs>
        <w:tab w:val="clear" w:pos="1440"/>
      </w:tabs>
    </w:pPr>
    <w:rPr>
      <w:sz w:val="22"/>
    </w:rPr>
  </w:style>
  <w:style w:type="paragraph" w:customStyle="1" w:styleId="TableText11Bullet3Double">
    <w:name w:val="*Table Text 11 Bullet #3 Double"/>
    <w:basedOn w:val="TableText10Bullet3Double"/>
    <w:uiPriority w:val="1"/>
    <w:qFormat/>
    <w:rsid w:val="00487A7F"/>
    <w:rPr>
      <w:sz w:val="22"/>
    </w:rPr>
  </w:style>
  <w:style w:type="paragraph" w:customStyle="1" w:styleId="TableText11Bullet3Single">
    <w:name w:val="*Table Text 11 Bullet #3 Single"/>
    <w:basedOn w:val="TableText10Bullet3Single"/>
    <w:uiPriority w:val="1"/>
    <w:qFormat/>
    <w:rsid w:val="00487A7F"/>
    <w:rPr>
      <w:sz w:val="22"/>
    </w:rPr>
  </w:style>
  <w:style w:type="paragraph" w:customStyle="1" w:styleId="TableText8BoldSingle">
    <w:name w:val="*Table Text 8 Bold Single"/>
    <w:basedOn w:val="TableText8Single"/>
    <w:uiPriority w:val="1"/>
    <w:qFormat/>
    <w:rsid w:val="00487A7F"/>
    <w:rPr>
      <w:b/>
    </w:rPr>
  </w:style>
  <w:style w:type="paragraph" w:customStyle="1" w:styleId="TableText8Bullet1Double">
    <w:name w:val="*Table Text 8 Bullet #1 Double"/>
    <w:basedOn w:val="TableText10Bullet1Double"/>
    <w:uiPriority w:val="1"/>
    <w:qFormat/>
    <w:rsid w:val="00487A7F"/>
    <w:rPr>
      <w:sz w:val="16"/>
    </w:rPr>
  </w:style>
  <w:style w:type="paragraph" w:customStyle="1" w:styleId="TableText8Bullet1Single">
    <w:name w:val="*Table Text 8 Bullet #1 Single"/>
    <w:basedOn w:val="TableText10Bullet1Single"/>
    <w:uiPriority w:val="1"/>
    <w:qFormat/>
    <w:rsid w:val="00487A7F"/>
    <w:rPr>
      <w:sz w:val="16"/>
    </w:rPr>
  </w:style>
  <w:style w:type="paragraph" w:customStyle="1" w:styleId="TableText8Bullet2Double">
    <w:name w:val="*Table Text 8 Bullet #2 Double"/>
    <w:basedOn w:val="TableText10Bullet2Double"/>
    <w:uiPriority w:val="1"/>
    <w:qFormat/>
    <w:rsid w:val="00487A7F"/>
    <w:rPr>
      <w:sz w:val="16"/>
    </w:rPr>
  </w:style>
  <w:style w:type="paragraph" w:customStyle="1" w:styleId="TableText8Bullet2Single">
    <w:name w:val="*Table Text 8 Bullet #2 Single"/>
    <w:basedOn w:val="TableText10Bullet2Single"/>
    <w:uiPriority w:val="1"/>
    <w:qFormat/>
    <w:rsid w:val="00487A7F"/>
    <w:pPr>
      <w:tabs>
        <w:tab w:val="clear" w:pos="1440"/>
      </w:tabs>
    </w:pPr>
    <w:rPr>
      <w:sz w:val="16"/>
    </w:rPr>
  </w:style>
  <w:style w:type="paragraph" w:customStyle="1" w:styleId="TableText8Bullet3Double">
    <w:name w:val="*Table Text 8 Bullet #3 Double"/>
    <w:basedOn w:val="TableText10Bullet3Double"/>
    <w:uiPriority w:val="1"/>
    <w:qFormat/>
    <w:rsid w:val="00487A7F"/>
    <w:rPr>
      <w:sz w:val="16"/>
    </w:rPr>
  </w:style>
  <w:style w:type="paragraph" w:customStyle="1" w:styleId="TableText8Bullet3Single">
    <w:name w:val="*Table Text 8 Bullet #3 Single"/>
    <w:basedOn w:val="TableText10Bullet3Single"/>
    <w:uiPriority w:val="1"/>
    <w:qFormat/>
    <w:rsid w:val="00487A7F"/>
    <w:rPr>
      <w:sz w:val="16"/>
    </w:rPr>
  </w:style>
  <w:style w:type="paragraph" w:customStyle="1" w:styleId="TableText9BoldSingle">
    <w:name w:val="*Table Text 9 Bold Single"/>
    <w:basedOn w:val="TableText10BoldSingle"/>
    <w:uiPriority w:val="1"/>
    <w:qFormat/>
    <w:rsid w:val="00487A7F"/>
    <w:rPr>
      <w:sz w:val="18"/>
    </w:rPr>
  </w:style>
  <w:style w:type="paragraph" w:customStyle="1" w:styleId="TableText9Bullet1Double">
    <w:name w:val="*Table Text 9 Bullet #1 Double"/>
    <w:basedOn w:val="TableText10Bullet1Double"/>
    <w:uiPriority w:val="1"/>
    <w:qFormat/>
    <w:rsid w:val="00487A7F"/>
    <w:rPr>
      <w:sz w:val="18"/>
    </w:rPr>
  </w:style>
  <w:style w:type="paragraph" w:customStyle="1" w:styleId="TableText9Bullet1Single">
    <w:name w:val="*Table Text 9 Bullet #1 Single"/>
    <w:basedOn w:val="TableText10Bullet1Single"/>
    <w:uiPriority w:val="1"/>
    <w:qFormat/>
    <w:rsid w:val="00487A7F"/>
    <w:rPr>
      <w:sz w:val="18"/>
    </w:rPr>
  </w:style>
  <w:style w:type="paragraph" w:customStyle="1" w:styleId="TableText9Bullet2Double">
    <w:name w:val="*Table Text 9 Bullet #2 Double"/>
    <w:basedOn w:val="TableText10Bullet2Double"/>
    <w:uiPriority w:val="1"/>
    <w:qFormat/>
    <w:rsid w:val="00487A7F"/>
    <w:rPr>
      <w:sz w:val="18"/>
    </w:rPr>
  </w:style>
  <w:style w:type="paragraph" w:customStyle="1" w:styleId="TableText9Bullet2Single">
    <w:name w:val="*Table Text 9 Bullet #2 Single"/>
    <w:basedOn w:val="TableText10Bullet2Single"/>
    <w:uiPriority w:val="1"/>
    <w:qFormat/>
    <w:rsid w:val="00487A7F"/>
    <w:pPr>
      <w:tabs>
        <w:tab w:val="clear" w:pos="1440"/>
      </w:tabs>
    </w:pPr>
    <w:rPr>
      <w:sz w:val="18"/>
    </w:rPr>
  </w:style>
  <w:style w:type="paragraph" w:customStyle="1" w:styleId="TableText9Bullet3Double">
    <w:name w:val="*Table Text 9 Bullet #3 Double"/>
    <w:basedOn w:val="TableText10Bullet3Double"/>
    <w:uiPriority w:val="1"/>
    <w:qFormat/>
    <w:rsid w:val="00487A7F"/>
    <w:rPr>
      <w:sz w:val="18"/>
    </w:rPr>
  </w:style>
  <w:style w:type="paragraph" w:customStyle="1" w:styleId="TableText9Bullet3Single">
    <w:name w:val="*Table Text 9 Bullet #3 Single"/>
    <w:basedOn w:val="TableText10Bullet3Single"/>
    <w:uiPriority w:val="1"/>
    <w:qFormat/>
    <w:rsid w:val="00487A7F"/>
    <w:rPr>
      <w:sz w:val="18"/>
    </w:rPr>
  </w:style>
  <w:style w:type="paragraph" w:customStyle="1" w:styleId="TableText9Double">
    <w:name w:val="*Table Text 9 Double"/>
    <w:basedOn w:val="TableText10Double"/>
    <w:uiPriority w:val="1"/>
    <w:qFormat/>
    <w:rsid w:val="00487A7F"/>
    <w:rPr>
      <w:sz w:val="18"/>
    </w:rPr>
  </w:style>
  <w:style w:type="paragraph" w:customStyle="1" w:styleId="TableText9Single">
    <w:name w:val="*Table Text 9 Single"/>
    <w:basedOn w:val="TableText10Single"/>
    <w:uiPriority w:val="1"/>
    <w:qFormat/>
    <w:rsid w:val="00487A7F"/>
    <w:rPr>
      <w:sz w:val="18"/>
    </w:rPr>
  </w:style>
  <w:style w:type="paragraph" w:customStyle="1" w:styleId="BodySingle0">
    <w:name w:val="~Body Single"/>
    <w:basedOn w:val="BodySingle"/>
    <w:uiPriority w:val="1"/>
    <w:rsid w:val="00487A7F"/>
    <w:pPr>
      <w:spacing w:line="240" w:lineRule="auto"/>
    </w:pPr>
    <w:rPr>
      <w:sz w:val="20"/>
    </w:rPr>
  </w:style>
  <w:style w:type="paragraph" w:customStyle="1" w:styleId="BodyText0">
    <w:name w:val="~Body Text"/>
    <w:basedOn w:val="BodyText"/>
    <w:uiPriority w:val="1"/>
    <w:rsid w:val="00487A7F"/>
    <w:pPr>
      <w:framePr w:hSpace="187" w:wrap="around" w:vAnchor="text" w:hAnchor="text" w:y="1"/>
      <w:spacing w:line="240" w:lineRule="auto"/>
      <w:suppressOverlap/>
    </w:pPr>
    <w:rPr>
      <w:sz w:val="20"/>
    </w:rPr>
  </w:style>
  <w:style w:type="paragraph" w:customStyle="1" w:styleId="Bullet1Double0">
    <w:name w:val="~Bullet #1 Double"/>
    <w:basedOn w:val="Bullet1Double"/>
    <w:uiPriority w:val="1"/>
    <w:rsid w:val="00487A7F"/>
    <w:pPr>
      <w:numPr>
        <w:numId w:val="42"/>
      </w:numPr>
      <w:tabs>
        <w:tab w:val="clear" w:pos="288"/>
      </w:tabs>
      <w:spacing w:line="240" w:lineRule="auto"/>
      <w:ind w:left="288" w:hanging="288"/>
    </w:pPr>
    <w:rPr>
      <w:sz w:val="20"/>
    </w:rPr>
  </w:style>
  <w:style w:type="paragraph" w:customStyle="1" w:styleId="Bullet1Single">
    <w:name w:val="~Bullet #1 Single"/>
    <w:basedOn w:val="BodyText"/>
    <w:uiPriority w:val="1"/>
    <w:rsid w:val="00487A7F"/>
    <w:pPr>
      <w:numPr>
        <w:numId w:val="39"/>
      </w:numPr>
      <w:spacing w:after="0" w:line="240" w:lineRule="auto"/>
      <w:ind w:left="288" w:hanging="288"/>
    </w:pPr>
    <w:rPr>
      <w:sz w:val="20"/>
    </w:rPr>
  </w:style>
  <w:style w:type="paragraph" w:customStyle="1" w:styleId="Bullet1SubtextDouble0">
    <w:name w:val="~Bullet #1 Subtext Double"/>
    <w:basedOn w:val="Bullet1SubtextDouble"/>
    <w:uiPriority w:val="1"/>
    <w:rsid w:val="00487A7F"/>
    <w:pPr>
      <w:spacing w:line="240" w:lineRule="auto"/>
    </w:pPr>
    <w:rPr>
      <w:sz w:val="20"/>
    </w:rPr>
  </w:style>
  <w:style w:type="paragraph" w:customStyle="1" w:styleId="Bullet1SubtextSingle0">
    <w:name w:val="~Bullet #1 Subtext Single"/>
    <w:basedOn w:val="Bullet1SubtextDouble0"/>
    <w:uiPriority w:val="1"/>
    <w:qFormat/>
    <w:rsid w:val="00487A7F"/>
    <w:pPr>
      <w:spacing w:after="0"/>
    </w:pPr>
  </w:style>
  <w:style w:type="paragraph" w:customStyle="1" w:styleId="Bullet2Double">
    <w:name w:val="~Bullet #2 Double"/>
    <w:basedOn w:val="Bullet2Double0"/>
    <w:uiPriority w:val="1"/>
    <w:rsid w:val="00487A7F"/>
    <w:pPr>
      <w:numPr>
        <w:numId w:val="5"/>
      </w:numPr>
      <w:tabs>
        <w:tab w:val="clear" w:pos="360"/>
        <w:tab w:val="clear" w:pos="576"/>
      </w:tabs>
      <w:spacing w:line="240" w:lineRule="auto"/>
      <w:ind w:left="576" w:hanging="288"/>
    </w:pPr>
    <w:rPr>
      <w:sz w:val="20"/>
    </w:rPr>
  </w:style>
  <w:style w:type="paragraph" w:customStyle="1" w:styleId="Bullet2Single">
    <w:name w:val="~Bullet #2 Single"/>
    <w:basedOn w:val="Bullet2Double"/>
    <w:uiPriority w:val="1"/>
    <w:rsid w:val="00487A7F"/>
    <w:pPr>
      <w:numPr>
        <w:numId w:val="40"/>
      </w:numPr>
      <w:spacing w:after="0"/>
      <w:ind w:left="576" w:hanging="288"/>
    </w:pPr>
  </w:style>
  <w:style w:type="paragraph" w:customStyle="1" w:styleId="Bullet2SubtextDouble">
    <w:name w:val="~Bullet #2 Subtext Double"/>
    <w:basedOn w:val="Bullet2SubtextDouble0"/>
    <w:uiPriority w:val="1"/>
    <w:rsid w:val="00487A7F"/>
    <w:pPr>
      <w:numPr>
        <w:numId w:val="23"/>
      </w:numPr>
      <w:tabs>
        <w:tab w:val="left" w:pos="720"/>
      </w:tabs>
      <w:ind w:left="576" w:firstLine="0"/>
    </w:pPr>
    <w:rPr>
      <w:sz w:val="20"/>
    </w:rPr>
  </w:style>
  <w:style w:type="paragraph" w:customStyle="1" w:styleId="Bullet2SubtextSingle">
    <w:name w:val="~Bullet #2 Subtext Single"/>
    <w:basedOn w:val="Bullet2SubtextSingle0"/>
    <w:uiPriority w:val="1"/>
    <w:rsid w:val="00487A7F"/>
    <w:pPr>
      <w:numPr>
        <w:numId w:val="24"/>
      </w:numPr>
      <w:tabs>
        <w:tab w:val="left" w:pos="720"/>
      </w:tabs>
      <w:spacing w:line="240" w:lineRule="auto"/>
      <w:ind w:left="576" w:firstLine="0"/>
    </w:pPr>
    <w:rPr>
      <w:sz w:val="20"/>
    </w:rPr>
  </w:style>
  <w:style w:type="paragraph" w:customStyle="1" w:styleId="Bullet3Double">
    <w:name w:val="~Bullet #3 Double"/>
    <w:basedOn w:val="Bullet3Double0"/>
    <w:uiPriority w:val="1"/>
    <w:rsid w:val="00487A7F"/>
    <w:pPr>
      <w:numPr>
        <w:numId w:val="6"/>
      </w:numPr>
      <w:tabs>
        <w:tab w:val="clear" w:pos="864"/>
      </w:tabs>
      <w:spacing w:line="240" w:lineRule="auto"/>
      <w:ind w:left="864" w:hanging="288"/>
    </w:pPr>
    <w:rPr>
      <w:sz w:val="20"/>
    </w:rPr>
  </w:style>
  <w:style w:type="paragraph" w:customStyle="1" w:styleId="Bullet3Single0">
    <w:name w:val="~Bullet #3 Single"/>
    <w:basedOn w:val="Bullet3Single"/>
    <w:uiPriority w:val="1"/>
    <w:rsid w:val="00487A7F"/>
    <w:pPr>
      <w:numPr>
        <w:numId w:val="41"/>
      </w:numPr>
      <w:tabs>
        <w:tab w:val="clear" w:pos="864"/>
      </w:tabs>
      <w:spacing w:line="240" w:lineRule="auto"/>
      <w:ind w:left="864" w:hanging="288"/>
    </w:pPr>
    <w:rPr>
      <w:sz w:val="20"/>
    </w:rPr>
  </w:style>
  <w:style w:type="paragraph" w:customStyle="1" w:styleId="Bullet3SubtextDouble">
    <w:name w:val="~Bullet #3 Subtext Double"/>
    <w:basedOn w:val="Bullet3SubtextDouble0"/>
    <w:uiPriority w:val="1"/>
    <w:rsid w:val="00487A7F"/>
    <w:pPr>
      <w:numPr>
        <w:numId w:val="56"/>
      </w:numPr>
      <w:spacing w:line="240" w:lineRule="auto"/>
      <w:ind w:left="864" w:firstLine="0"/>
    </w:pPr>
    <w:rPr>
      <w:sz w:val="20"/>
    </w:rPr>
  </w:style>
  <w:style w:type="paragraph" w:customStyle="1" w:styleId="Bullet3SubtextSingle">
    <w:name w:val="~Bullet #3 Subtext Single"/>
    <w:basedOn w:val="Bullet3SubtextSingle0"/>
    <w:uiPriority w:val="1"/>
    <w:rsid w:val="00487A7F"/>
    <w:pPr>
      <w:numPr>
        <w:numId w:val="25"/>
      </w:numPr>
      <w:spacing w:line="240" w:lineRule="auto"/>
      <w:ind w:left="864" w:firstLine="0"/>
    </w:pPr>
    <w:rPr>
      <w:sz w:val="20"/>
    </w:rPr>
  </w:style>
  <w:style w:type="numbering" w:styleId="111111">
    <w:name w:val="Outline List 2"/>
    <w:basedOn w:val="NoList"/>
    <w:uiPriority w:val="99"/>
    <w:semiHidden/>
    <w:unhideWhenUsed/>
    <w:rsid w:val="00487A7F"/>
    <w:pPr>
      <w:numPr>
        <w:numId w:val="7"/>
      </w:numPr>
    </w:pPr>
  </w:style>
  <w:style w:type="numbering" w:styleId="1ai">
    <w:name w:val="Outline List 1"/>
    <w:basedOn w:val="NoList"/>
    <w:uiPriority w:val="99"/>
    <w:semiHidden/>
    <w:unhideWhenUsed/>
    <w:rsid w:val="00487A7F"/>
    <w:pPr>
      <w:numPr>
        <w:numId w:val="8"/>
      </w:numPr>
    </w:pPr>
  </w:style>
  <w:style w:type="numbering" w:styleId="ArticleSection">
    <w:name w:val="Outline List 3"/>
    <w:basedOn w:val="NoList"/>
    <w:uiPriority w:val="99"/>
    <w:semiHidden/>
    <w:unhideWhenUsed/>
    <w:rsid w:val="00487A7F"/>
    <w:pPr>
      <w:numPr>
        <w:numId w:val="57"/>
      </w:numPr>
    </w:pPr>
  </w:style>
  <w:style w:type="paragraph" w:styleId="BalloonText">
    <w:name w:val="Balloon Text"/>
    <w:basedOn w:val="Normal"/>
    <w:link w:val="BalloonTextChar"/>
    <w:semiHidden/>
    <w:rsid w:val="00487A7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487A7F"/>
    <w:rPr>
      <w:rFonts w:ascii="Tahoma" w:eastAsia="PMingLiU" w:hAnsi="Tahoma" w:cs="Tahoma"/>
      <w:color w:val="000000"/>
      <w:kern w:val="0"/>
      <w:sz w:val="16"/>
      <w:szCs w:val="16"/>
      <w:lang w:bidi="ar-DZ"/>
      <w14:ligatures w14:val="none"/>
    </w:rPr>
  </w:style>
  <w:style w:type="paragraph" w:styleId="Bibliography">
    <w:name w:val="Bibliography"/>
    <w:basedOn w:val="Normal"/>
    <w:next w:val="Normal"/>
    <w:uiPriority w:val="37"/>
    <w:unhideWhenUsed/>
    <w:rsid w:val="00487A7F"/>
  </w:style>
  <w:style w:type="paragraph" w:styleId="BlockText">
    <w:name w:val="Block Text"/>
    <w:basedOn w:val="Normal"/>
    <w:uiPriority w:val="99"/>
    <w:unhideWhenUsed/>
    <w:rsid w:val="00487A7F"/>
    <w:pPr>
      <w:pBdr>
        <w:top w:val="single" w:sz="2" w:space="10" w:color="156082" w:themeColor="accent1" w:shadow="1" w:frame="1"/>
        <w:left w:val="single" w:sz="2" w:space="10" w:color="156082" w:themeColor="accent1" w:shadow="1" w:frame="1"/>
        <w:bottom w:val="single" w:sz="2" w:space="10" w:color="156082" w:themeColor="accent1" w:shadow="1" w:frame="1"/>
        <w:right w:val="single" w:sz="2" w:space="10" w:color="156082" w:themeColor="accent1" w:shadow="1" w:frame="1"/>
      </w:pBdr>
      <w:ind w:left="1152" w:right="1152"/>
    </w:pPr>
    <w:rPr>
      <w:rFonts w:asciiTheme="minorHAnsi" w:eastAsiaTheme="minorEastAsia" w:hAnsiTheme="minorHAnsi" w:cstheme="minorBidi"/>
      <w:i/>
      <w:iCs/>
      <w:color w:val="156082" w:themeColor="accent1"/>
    </w:rPr>
  </w:style>
  <w:style w:type="paragraph" w:styleId="BodyText1">
    <w:name w:val="Body Text"/>
    <w:basedOn w:val="Normal"/>
    <w:link w:val="BodyTextChar0"/>
    <w:uiPriority w:val="99"/>
    <w:semiHidden/>
    <w:unhideWhenUsed/>
    <w:rsid w:val="00487A7F"/>
    <w:pPr>
      <w:spacing w:after="120"/>
    </w:pPr>
  </w:style>
  <w:style w:type="character" w:customStyle="1" w:styleId="BodyTextChar0">
    <w:name w:val="Body Text Char"/>
    <w:basedOn w:val="DefaultParagraphFont"/>
    <w:link w:val="BodyText1"/>
    <w:uiPriority w:val="99"/>
    <w:semiHidden/>
    <w:rsid w:val="00487A7F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487A7F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487A7F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487A7F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487A7F"/>
    <w:rPr>
      <w:rFonts w:ascii="Century Gothic" w:eastAsia="PMingLiU" w:hAnsi="Century Gothic" w:cs="Times New Roman"/>
      <w:color w:val="000000"/>
      <w:kern w:val="0"/>
      <w:sz w:val="16"/>
      <w:szCs w:val="16"/>
      <w:lang w:bidi="ar-DZ"/>
      <w14:ligatures w14:val="none"/>
    </w:rPr>
  </w:style>
  <w:style w:type="paragraph" w:styleId="BodyTextFirstIndent">
    <w:name w:val="Body Text First Indent"/>
    <w:basedOn w:val="BodyText1"/>
    <w:link w:val="BodyTextFirstIndentChar"/>
    <w:uiPriority w:val="99"/>
    <w:semiHidden/>
    <w:unhideWhenUsed/>
    <w:rsid w:val="00487A7F"/>
    <w:pPr>
      <w:spacing w:after="0"/>
      <w:ind w:firstLine="360"/>
    </w:pPr>
  </w:style>
  <w:style w:type="character" w:customStyle="1" w:styleId="BodyTextFirstIndentChar">
    <w:name w:val="Body Text First Indent Char"/>
    <w:basedOn w:val="BodyTextChar0"/>
    <w:link w:val="BodyTextFirstIndent"/>
    <w:uiPriority w:val="99"/>
    <w:semiHidden/>
    <w:rsid w:val="00487A7F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487A7F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487A7F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487A7F"/>
    <w:pPr>
      <w:spacing w:after="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487A7F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487A7F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487A7F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487A7F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487A7F"/>
    <w:rPr>
      <w:rFonts w:ascii="Century Gothic" w:eastAsia="PMingLiU" w:hAnsi="Century Gothic" w:cs="Times New Roman"/>
      <w:color w:val="000000"/>
      <w:kern w:val="0"/>
      <w:sz w:val="16"/>
      <w:szCs w:val="16"/>
      <w:lang w:bidi="ar-DZ"/>
      <w14:ligatures w14:val="none"/>
    </w:rPr>
  </w:style>
  <w:style w:type="character" w:styleId="BookTitle">
    <w:name w:val="Book Title"/>
    <w:basedOn w:val="DefaultParagraphFont"/>
    <w:uiPriority w:val="33"/>
    <w:qFormat/>
    <w:rsid w:val="00487A7F"/>
    <w:rPr>
      <w:b/>
      <w:bCs/>
      <w:i/>
      <w:iCs/>
      <w:spacing w:val="5"/>
      <w:lang w:val="en-US" w:bidi="ar-DZ"/>
    </w:rPr>
  </w:style>
  <w:style w:type="paragraph" w:styleId="Caption">
    <w:name w:val="caption"/>
    <w:basedOn w:val="BodyText"/>
    <w:next w:val="BodyText"/>
    <w:uiPriority w:val="1"/>
    <w:qFormat/>
    <w:rsid w:val="00487A7F"/>
    <w:pPr>
      <w:spacing w:line="240" w:lineRule="auto"/>
      <w:jc w:val="center"/>
    </w:pPr>
    <w:rPr>
      <w:b/>
      <w:bCs/>
      <w:i/>
      <w:iCs/>
      <w:sz w:val="18"/>
      <w:szCs w:val="18"/>
    </w:rPr>
  </w:style>
  <w:style w:type="paragraph" w:styleId="Closing">
    <w:name w:val="Closing"/>
    <w:basedOn w:val="Normal"/>
    <w:link w:val="ClosingChar"/>
    <w:uiPriority w:val="99"/>
    <w:semiHidden/>
    <w:unhideWhenUsed/>
    <w:rsid w:val="00487A7F"/>
    <w:pPr>
      <w:ind w:left="4252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487A7F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table" w:styleId="ColorfulGrid">
    <w:name w:val="Colorful Grid"/>
    <w:basedOn w:val="TableNormal"/>
    <w:uiPriority w:val="73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1E4F5" w:themeFill="accent1" w:themeFillTint="33"/>
    </w:tcPr>
    <w:tblStylePr w:type="firstRow">
      <w:rPr>
        <w:b/>
        <w:bCs/>
      </w:rPr>
      <w:tblPr/>
      <w:tcPr>
        <w:shd w:val="clear" w:color="auto" w:fill="83CAEB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3CAEB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0F476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0F4761" w:themeFill="accent1" w:themeFillShade="BF"/>
      </w:tc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shd w:val="clear" w:color="auto" w:fill="64BDE6" w:themeFill="accent1" w:themeFillTint="7F"/>
      </w:tcPr>
    </w:tblStylePr>
  </w:style>
  <w:style w:type="table" w:styleId="ColorfulGrid-Accent2">
    <w:name w:val="Colorful Grid Accent 2"/>
    <w:basedOn w:val="TableNormal"/>
    <w:uiPriority w:val="73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AE2D5" w:themeFill="accent2" w:themeFillTint="33"/>
    </w:tcPr>
    <w:tblStylePr w:type="firstRow">
      <w:rPr>
        <w:b/>
        <w:bCs/>
      </w:rPr>
      <w:tblPr/>
      <w:tcPr>
        <w:shd w:val="clear" w:color="auto" w:fill="F6C5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6C5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BF4E1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BF4E14" w:themeFill="accent2" w:themeFillShade="BF"/>
      </w:tc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shd w:val="clear" w:color="auto" w:fill="F4B798" w:themeFill="accent2" w:themeFillTint="7F"/>
      </w:tcPr>
    </w:tblStylePr>
  </w:style>
  <w:style w:type="table" w:styleId="ColorfulGrid-Accent3">
    <w:name w:val="Colorful Grid Accent 3"/>
    <w:basedOn w:val="TableNormal"/>
    <w:uiPriority w:val="73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1F0C7" w:themeFill="accent3" w:themeFillTint="33"/>
    </w:tcPr>
    <w:tblStylePr w:type="firstRow">
      <w:rPr>
        <w:b/>
        <w:bCs/>
      </w:rPr>
      <w:tblPr/>
      <w:tcPr>
        <w:shd w:val="clear" w:color="auto" w:fill="84E290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4E290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124F1A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124F1A" w:themeFill="accent3" w:themeFillShade="BF"/>
      </w:tc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ColorfulGrid-Accent4">
    <w:name w:val="Colorful Grid Accent 4"/>
    <w:basedOn w:val="TableNormal"/>
    <w:uiPriority w:val="73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AEDFB" w:themeFill="accent4" w:themeFillTint="33"/>
    </w:tcPr>
    <w:tblStylePr w:type="firstRow">
      <w:rPr>
        <w:b/>
        <w:bCs/>
      </w:rPr>
      <w:tblPr/>
      <w:tcPr>
        <w:shd w:val="clear" w:color="auto" w:fill="95DCF7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5DCF7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0B769F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0B769F" w:themeFill="accent4" w:themeFillShade="BF"/>
      </w:tc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shd w:val="clear" w:color="auto" w:fill="7BD3F5" w:themeFill="accent4" w:themeFillTint="7F"/>
      </w:tcPr>
    </w:tblStylePr>
  </w:style>
  <w:style w:type="table" w:styleId="ColorfulGrid-Accent5">
    <w:name w:val="Colorful Grid Accent 5"/>
    <w:basedOn w:val="TableNormal"/>
    <w:uiPriority w:val="73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CEED" w:themeFill="accent5" w:themeFillTint="33"/>
    </w:tcPr>
    <w:tblStylePr w:type="firstRow">
      <w:rPr>
        <w:b/>
        <w:bCs/>
      </w:rPr>
      <w:tblPr/>
      <w:tcPr>
        <w:shd w:val="clear" w:color="auto" w:fill="E59EDC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9EDC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77206D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77206D" w:themeFill="accent5" w:themeFillShade="BF"/>
      </w:tc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shd w:val="clear" w:color="auto" w:fill="DE86D4" w:themeFill="accent5" w:themeFillTint="7F"/>
      </w:tcPr>
    </w:tblStylePr>
  </w:style>
  <w:style w:type="table" w:styleId="ColorfulGrid-Accent6">
    <w:name w:val="Colorful Grid Accent 6"/>
    <w:basedOn w:val="TableNormal"/>
    <w:uiPriority w:val="73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9F2D0" w:themeFill="accent6" w:themeFillTint="33"/>
    </w:tcPr>
    <w:tblStylePr w:type="firstRow">
      <w:rPr>
        <w:b/>
        <w:bCs/>
      </w:rPr>
      <w:tblPr/>
      <w:tcPr>
        <w:shd w:val="clear" w:color="auto" w:fill="B3E5A1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3E5A1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3A7C22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3A7C22" w:themeFill="accent6" w:themeFillShade="BF"/>
      </w:tc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shd w:val="clear" w:color="auto" w:fill="A0DF8A" w:themeFill="accent6" w:themeFillTint="7F"/>
      </w:tcPr>
    </w:tblStylePr>
  </w:style>
  <w:style w:type="table" w:styleId="ColorfulList">
    <w:name w:val="Colorful List"/>
    <w:basedOn w:val="TableNormal"/>
    <w:uiPriority w:val="72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</w:tblPr>
    <w:tcPr>
      <w:shd w:val="clear" w:color="auto" w:fill="E0F2FA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ColorfulList-Accent2">
    <w:name w:val="Colorful List Accent 2"/>
    <w:basedOn w:val="TableNormal"/>
    <w:uiPriority w:val="72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</w:tblPr>
    <w:tcPr>
      <w:shd w:val="clear" w:color="auto" w:fill="FCF0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ColorfulList-Accent3">
    <w:name w:val="Colorful List Accent 3"/>
    <w:basedOn w:val="TableNormal"/>
    <w:uiPriority w:val="72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</w:tblPr>
    <w:tcPr>
      <w:shd w:val="clear" w:color="auto" w:fill="E0F8E3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7EAA" w:themeFill="accent4" w:themeFillShade="CC"/>
      </w:tcPr>
    </w:tblStylePr>
    <w:tblStylePr w:type="lastRow">
      <w:rPr>
        <w:b/>
        <w:bCs/>
        <w:color w:val="0C7EAA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ColorfulList-Accent4">
    <w:name w:val="Colorful List Accent 4"/>
    <w:basedOn w:val="TableNormal"/>
    <w:uiPriority w:val="72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</w:tblPr>
    <w:tcPr>
      <w:shd w:val="clear" w:color="auto" w:fill="E5F6FD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4551C" w:themeFill="accent3" w:themeFillShade="CC"/>
      </w:tcPr>
    </w:tblStylePr>
    <w:tblStylePr w:type="lastRow">
      <w:rPr>
        <w:b/>
        <w:bCs/>
        <w:color w:val="14551C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ColorfulList-Accent5">
    <w:name w:val="Colorful List Accent 5"/>
    <w:basedOn w:val="TableNormal"/>
    <w:uiPriority w:val="72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</w:tblPr>
    <w:tcPr>
      <w:shd w:val="clear" w:color="auto" w:fill="F8E7F6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E8524" w:themeFill="accent6" w:themeFillShade="CC"/>
      </w:tcPr>
    </w:tblStylePr>
    <w:tblStylePr w:type="lastRow">
      <w:rPr>
        <w:b/>
        <w:bCs/>
        <w:color w:val="3E8524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ColorfulList-Accent6">
    <w:name w:val="Colorful List Accent 6"/>
    <w:basedOn w:val="TableNormal"/>
    <w:uiPriority w:val="72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</w:tblPr>
    <w:tcPr>
      <w:shd w:val="clear" w:color="auto" w:fill="ECF8E8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F2275" w:themeFill="accent5" w:themeFillShade="CC"/>
      </w:tcPr>
    </w:tblStylePr>
    <w:tblStylePr w:type="lastRow">
      <w:rPr>
        <w:b/>
        <w:bCs/>
        <w:color w:val="7F227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ColorfulShading">
    <w:name w:val="Colorful Shading"/>
    <w:basedOn w:val="TableNormal"/>
    <w:uiPriority w:val="71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24" w:space="0" w:color="E97132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9713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24" w:space="0" w:color="E97132" w:themeColor="accent2"/>
        <w:left w:val="single" w:sz="4" w:space="0" w:color="156082" w:themeColor="accent1"/>
        <w:bottom w:val="single" w:sz="4" w:space="0" w:color="156082" w:themeColor="accent1"/>
        <w:right w:val="single" w:sz="4" w:space="0" w:color="156082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F2FA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9713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C394D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C394D" w:themeColor="accent1" w:themeShade="99"/>
          <w:insideV w:val="nil"/>
        </w:tcBorders>
        <w:shd w:val="clear" w:color="auto" w:fill="0C394D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394D" w:themeFill="accent1" w:themeFillShade="99"/>
      </w:tcPr>
    </w:tblStylePr>
    <w:tblStylePr w:type="band1Vert">
      <w:tblPr/>
      <w:tcPr>
        <w:shd w:val="clear" w:color="auto" w:fill="83CAEB" w:themeFill="accent1" w:themeFillTint="66"/>
      </w:tcPr>
    </w:tblStylePr>
    <w:tblStylePr w:type="band1Horz">
      <w:tblPr/>
      <w:tcPr>
        <w:shd w:val="clear" w:color="auto" w:fill="64BDE6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24" w:space="0" w:color="E97132" w:themeColor="accent2"/>
        <w:left w:val="single" w:sz="4" w:space="0" w:color="E97132" w:themeColor="accent2"/>
        <w:bottom w:val="single" w:sz="4" w:space="0" w:color="E97132" w:themeColor="accent2"/>
        <w:right w:val="single" w:sz="4" w:space="0" w:color="E97132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CF0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9713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3F10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3F10" w:themeColor="accent2" w:themeShade="99"/>
          <w:insideV w:val="nil"/>
        </w:tcBorders>
        <w:shd w:val="clear" w:color="auto" w:fill="993F10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3F10" w:themeFill="accent2" w:themeFillShade="99"/>
      </w:tcPr>
    </w:tblStylePr>
    <w:tblStylePr w:type="band1Vert">
      <w:tblPr/>
      <w:tcPr>
        <w:shd w:val="clear" w:color="auto" w:fill="F6C5AC" w:themeFill="accent2" w:themeFillTint="66"/>
      </w:tcPr>
    </w:tblStylePr>
    <w:tblStylePr w:type="band1Horz">
      <w:tblPr/>
      <w:tcPr>
        <w:shd w:val="clear" w:color="auto" w:fill="F4B7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24" w:space="0" w:color="0F9ED5" w:themeColor="accent4"/>
        <w:left w:val="single" w:sz="4" w:space="0" w:color="196B24" w:themeColor="accent3"/>
        <w:bottom w:val="single" w:sz="4" w:space="0" w:color="196B24" w:themeColor="accent3"/>
        <w:right w:val="single" w:sz="4" w:space="0" w:color="196B24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F8E3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F9ED5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F4015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F4015" w:themeColor="accent3" w:themeShade="99"/>
          <w:insideV w:val="nil"/>
        </w:tcBorders>
        <w:shd w:val="clear" w:color="auto" w:fill="0F4015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015" w:themeFill="accent3" w:themeFillShade="99"/>
      </w:tcPr>
    </w:tblStylePr>
    <w:tblStylePr w:type="band1Vert">
      <w:tblPr/>
      <w:tcPr>
        <w:shd w:val="clear" w:color="auto" w:fill="84E290" w:themeFill="accent3" w:themeFillTint="66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24" w:space="0" w:color="196B24" w:themeColor="accent3"/>
        <w:left w:val="single" w:sz="4" w:space="0" w:color="0F9ED5" w:themeColor="accent4"/>
        <w:bottom w:val="single" w:sz="4" w:space="0" w:color="0F9ED5" w:themeColor="accent4"/>
        <w:right w:val="single" w:sz="4" w:space="0" w:color="0F9ED5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5F6FD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96B24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95E7F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95E7F" w:themeColor="accent4" w:themeShade="99"/>
          <w:insideV w:val="nil"/>
        </w:tcBorders>
        <w:shd w:val="clear" w:color="auto" w:fill="095E7F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5E7F" w:themeFill="accent4" w:themeFillShade="99"/>
      </w:tcPr>
    </w:tblStylePr>
    <w:tblStylePr w:type="band1Vert">
      <w:tblPr/>
      <w:tcPr>
        <w:shd w:val="clear" w:color="auto" w:fill="95DCF7" w:themeFill="accent4" w:themeFillTint="66"/>
      </w:tcPr>
    </w:tblStylePr>
    <w:tblStylePr w:type="band1Horz">
      <w:tblPr/>
      <w:tcPr>
        <w:shd w:val="clear" w:color="auto" w:fill="7BD3F5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24" w:space="0" w:color="4EA72E" w:themeColor="accent6"/>
        <w:left w:val="single" w:sz="4" w:space="0" w:color="A02B93" w:themeColor="accent5"/>
        <w:bottom w:val="single" w:sz="4" w:space="0" w:color="A02B93" w:themeColor="accent5"/>
        <w:right w:val="single" w:sz="4" w:space="0" w:color="A02B93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7F6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EA72E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F1957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F1957" w:themeColor="accent5" w:themeShade="99"/>
          <w:insideV w:val="nil"/>
        </w:tcBorders>
        <w:shd w:val="clear" w:color="auto" w:fill="5F1957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1957" w:themeFill="accent5" w:themeFillShade="99"/>
      </w:tcPr>
    </w:tblStylePr>
    <w:tblStylePr w:type="band1Vert">
      <w:tblPr/>
      <w:tcPr>
        <w:shd w:val="clear" w:color="auto" w:fill="E59EDC" w:themeFill="accent5" w:themeFillTint="66"/>
      </w:tcPr>
    </w:tblStylePr>
    <w:tblStylePr w:type="band1Horz">
      <w:tblPr/>
      <w:tcPr>
        <w:shd w:val="clear" w:color="auto" w:fill="DE86D4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24" w:space="0" w:color="A02B93" w:themeColor="accent5"/>
        <w:left w:val="single" w:sz="4" w:space="0" w:color="4EA72E" w:themeColor="accent6"/>
        <w:bottom w:val="single" w:sz="4" w:space="0" w:color="4EA72E" w:themeColor="accent6"/>
        <w:right w:val="single" w:sz="4" w:space="0" w:color="4EA72E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CF8E8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02B93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E641B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E641B" w:themeColor="accent6" w:themeShade="99"/>
          <w:insideV w:val="nil"/>
        </w:tcBorders>
        <w:shd w:val="clear" w:color="auto" w:fill="2E641B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641B" w:themeFill="accent6" w:themeFillShade="99"/>
      </w:tcPr>
    </w:tblStylePr>
    <w:tblStylePr w:type="band1Vert">
      <w:tblPr/>
      <w:tcPr>
        <w:shd w:val="clear" w:color="auto" w:fill="B3E5A1" w:themeFill="accent6" w:themeFillTint="66"/>
      </w:tcPr>
    </w:tblStylePr>
    <w:tblStylePr w:type="band1Horz">
      <w:tblPr/>
      <w:tcPr>
        <w:shd w:val="clear" w:color="auto" w:fill="A0DF8A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CommentReference">
    <w:name w:val="annotation reference"/>
    <w:semiHidden/>
    <w:rsid w:val="00487A7F"/>
    <w:rPr>
      <w:sz w:val="16"/>
      <w:szCs w:val="16"/>
      <w:lang w:val="en-US" w:bidi="ar-DZ"/>
    </w:rPr>
  </w:style>
  <w:style w:type="paragraph" w:styleId="CommentText">
    <w:name w:val="annotation text"/>
    <w:basedOn w:val="Normal"/>
    <w:link w:val="CommentTextChar"/>
    <w:semiHidden/>
    <w:rsid w:val="00487A7F"/>
    <w:rPr>
      <w:sz w:val="20"/>
    </w:rPr>
  </w:style>
  <w:style w:type="character" w:customStyle="1" w:styleId="CommentTextChar">
    <w:name w:val="Comment Text Char"/>
    <w:basedOn w:val="DefaultParagraphFont"/>
    <w:link w:val="CommentText"/>
    <w:semiHidden/>
    <w:rsid w:val="00487A7F"/>
    <w:rPr>
      <w:rFonts w:ascii="Century Gothic" w:eastAsia="PMingLiU" w:hAnsi="Century Gothic" w:cs="Times New Roman"/>
      <w:color w:val="000000"/>
      <w:kern w:val="0"/>
      <w:sz w:val="20"/>
      <w:szCs w:val="20"/>
      <w:lang w:bidi="ar-DZ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487A7F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487A7F"/>
    <w:rPr>
      <w:rFonts w:ascii="Century Gothic" w:eastAsia="PMingLiU" w:hAnsi="Century Gothic" w:cs="Times New Roman"/>
      <w:b/>
      <w:bCs/>
      <w:color w:val="000000"/>
      <w:kern w:val="0"/>
      <w:sz w:val="20"/>
      <w:szCs w:val="20"/>
      <w:lang w:bidi="ar-DZ"/>
      <w14:ligatures w14:val="none"/>
    </w:rPr>
  </w:style>
  <w:style w:type="table" w:styleId="DarkList">
    <w:name w:val="Dark List"/>
    <w:basedOn w:val="TableNormal"/>
    <w:uiPriority w:val="70"/>
    <w:semiHidden/>
    <w:unhideWhenUsed/>
    <w:rsid w:val="00487A7F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semiHidden/>
    <w:unhideWhenUsed/>
    <w:rsid w:val="00487A7F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</w:tblPr>
    <w:tcPr>
      <w:shd w:val="clear" w:color="auto" w:fill="156082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A2F4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F476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</w:style>
  <w:style w:type="table" w:styleId="DarkList-Accent2">
    <w:name w:val="Dark List Accent 2"/>
    <w:basedOn w:val="TableNormal"/>
    <w:uiPriority w:val="70"/>
    <w:semiHidden/>
    <w:unhideWhenUsed/>
    <w:rsid w:val="00487A7F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</w:tblPr>
    <w:tcPr>
      <w:shd w:val="clear" w:color="auto" w:fill="E97132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340D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4E1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</w:style>
  <w:style w:type="table" w:styleId="DarkList-Accent3">
    <w:name w:val="Dark List Accent 3"/>
    <w:basedOn w:val="TableNormal"/>
    <w:uiPriority w:val="70"/>
    <w:semiHidden/>
    <w:unhideWhenUsed/>
    <w:rsid w:val="00487A7F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</w:tblPr>
    <w:tcPr>
      <w:shd w:val="clear" w:color="auto" w:fill="196B24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C3511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24F1A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</w:style>
  <w:style w:type="table" w:styleId="DarkList-Accent4">
    <w:name w:val="Dark List Accent 4"/>
    <w:basedOn w:val="TableNormal"/>
    <w:uiPriority w:val="70"/>
    <w:semiHidden/>
    <w:unhideWhenUsed/>
    <w:rsid w:val="00487A7F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</w:tblPr>
    <w:tcPr>
      <w:shd w:val="clear" w:color="auto" w:fill="0F9ED5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74E69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B769F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</w:style>
  <w:style w:type="table" w:styleId="DarkList-Accent5">
    <w:name w:val="Dark List Accent 5"/>
    <w:basedOn w:val="TableNormal"/>
    <w:uiPriority w:val="70"/>
    <w:semiHidden/>
    <w:unhideWhenUsed/>
    <w:rsid w:val="00487A7F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</w:tblPr>
    <w:tcPr>
      <w:shd w:val="clear" w:color="auto" w:fill="A02B93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F1548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7206D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</w:style>
  <w:style w:type="table" w:styleId="DarkList-Accent6">
    <w:name w:val="Dark List Accent 6"/>
    <w:basedOn w:val="TableNormal"/>
    <w:uiPriority w:val="70"/>
    <w:semiHidden/>
    <w:unhideWhenUsed/>
    <w:rsid w:val="00487A7F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</w:tblPr>
    <w:tcPr>
      <w:shd w:val="clear" w:color="auto" w:fill="4EA72E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65317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A7C22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487A7F"/>
  </w:style>
  <w:style w:type="character" w:customStyle="1" w:styleId="DateChar">
    <w:name w:val="Date Char"/>
    <w:basedOn w:val="DefaultParagraphFont"/>
    <w:link w:val="Date"/>
    <w:uiPriority w:val="99"/>
    <w:semiHidden/>
    <w:rsid w:val="00487A7F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paragraph" w:styleId="DocumentMap">
    <w:name w:val="Document Map"/>
    <w:basedOn w:val="Normal"/>
    <w:link w:val="DocumentMapChar"/>
    <w:semiHidden/>
    <w:rsid w:val="00487A7F"/>
    <w:pPr>
      <w:shd w:val="clear" w:color="auto" w:fill="000080"/>
    </w:pPr>
    <w:rPr>
      <w:rFonts w:ascii="Tahoma" w:hAnsi="Tahoma" w:cs="Tahoma"/>
      <w:sz w:val="20"/>
    </w:rPr>
  </w:style>
  <w:style w:type="character" w:customStyle="1" w:styleId="DocumentMapChar">
    <w:name w:val="Document Map Char"/>
    <w:basedOn w:val="DefaultParagraphFont"/>
    <w:link w:val="DocumentMap"/>
    <w:semiHidden/>
    <w:rsid w:val="00487A7F"/>
    <w:rPr>
      <w:rFonts w:ascii="Tahoma" w:eastAsia="PMingLiU" w:hAnsi="Tahoma" w:cs="Tahoma"/>
      <w:color w:val="000000"/>
      <w:kern w:val="0"/>
      <w:sz w:val="20"/>
      <w:szCs w:val="20"/>
      <w:shd w:val="clear" w:color="auto" w:fill="000080"/>
      <w:lang w:bidi="ar-DZ"/>
      <w14:ligatures w14:val="none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487A7F"/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487A7F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character" w:styleId="Emphasis">
    <w:name w:val="Emphasis"/>
    <w:basedOn w:val="DefaultParagraphFont"/>
    <w:uiPriority w:val="20"/>
    <w:qFormat/>
    <w:rsid w:val="00487A7F"/>
    <w:rPr>
      <w:i/>
      <w:iCs/>
      <w:lang w:val="en-US" w:bidi="ar-DZ"/>
    </w:rPr>
  </w:style>
  <w:style w:type="character" w:styleId="EndnoteReference">
    <w:name w:val="endnote reference"/>
    <w:semiHidden/>
    <w:rsid w:val="00487A7F"/>
    <w:rPr>
      <w:vertAlign w:val="superscript"/>
      <w:lang w:val="en-US" w:bidi="ar-DZ"/>
    </w:rPr>
  </w:style>
  <w:style w:type="paragraph" w:styleId="EndnoteText">
    <w:name w:val="endnote text"/>
    <w:basedOn w:val="Normal"/>
    <w:link w:val="EndnoteTextChar"/>
    <w:semiHidden/>
    <w:rsid w:val="00487A7F"/>
    <w:rPr>
      <w:sz w:val="20"/>
    </w:rPr>
  </w:style>
  <w:style w:type="character" w:customStyle="1" w:styleId="EndnoteTextChar">
    <w:name w:val="Endnote Text Char"/>
    <w:basedOn w:val="DefaultParagraphFont"/>
    <w:link w:val="EndnoteText"/>
    <w:semiHidden/>
    <w:rsid w:val="00487A7F"/>
    <w:rPr>
      <w:rFonts w:ascii="Century Gothic" w:eastAsia="PMingLiU" w:hAnsi="Century Gothic" w:cs="Times New Roman"/>
      <w:color w:val="000000"/>
      <w:kern w:val="0"/>
      <w:sz w:val="20"/>
      <w:szCs w:val="20"/>
      <w:lang w:bidi="ar-DZ"/>
      <w14:ligatures w14:val="none"/>
    </w:rPr>
  </w:style>
  <w:style w:type="paragraph" w:styleId="EnvelopeAddress">
    <w:name w:val="envelope address"/>
    <w:basedOn w:val="Normal"/>
    <w:uiPriority w:val="99"/>
    <w:semiHidden/>
    <w:unhideWhenUsed/>
    <w:rsid w:val="00487A7F"/>
    <w:pPr>
      <w:framePr w:w="7920" w:h="1980" w:hRule="exact" w:hSpace="180" w:wrap="auto" w:hAnchor="page" w:xAlign="center" w:yAlign="bottom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uiPriority w:val="99"/>
    <w:semiHidden/>
    <w:unhideWhenUsed/>
    <w:rsid w:val="00487A7F"/>
    <w:rPr>
      <w:rFonts w:asciiTheme="majorHAnsi" w:eastAsiaTheme="majorEastAsia" w:hAnsiTheme="majorHAnsi" w:cstheme="majorBidi"/>
      <w:sz w:val="20"/>
    </w:rPr>
  </w:style>
  <w:style w:type="character" w:styleId="FollowedHyperlink">
    <w:name w:val="FollowedHyperlink"/>
    <w:semiHidden/>
    <w:rsid w:val="00487A7F"/>
    <w:rPr>
      <w:rFonts w:ascii="Century Gothic" w:hAnsi="Century Gothic"/>
      <w:color w:val="800080"/>
      <w:sz w:val="22"/>
      <w:u w:val="single"/>
      <w:lang w:val="en-US" w:bidi="ar-DZ"/>
    </w:rPr>
  </w:style>
  <w:style w:type="paragraph" w:styleId="Footer">
    <w:name w:val="footer"/>
    <w:aliases w:val="f"/>
    <w:link w:val="FooterChar"/>
    <w:uiPriority w:val="99"/>
    <w:rsid w:val="00487A7F"/>
    <w:pPr>
      <w:tabs>
        <w:tab w:val="right" w:pos="9360"/>
      </w:tabs>
      <w:spacing w:after="0" w:line="480" w:lineRule="auto"/>
    </w:pPr>
    <w:rPr>
      <w:rFonts w:ascii="Century Gothic" w:eastAsia="PMingLiU" w:hAnsi="Century Gothic" w:cs="Times New Roman"/>
      <w:noProof/>
      <w:color w:val="2B3A44"/>
      <w:kern w:val="0"/>
      <w:sz w:val="16"/>
      <w:szCs w:val="20"/>
      <w14:ligatures w14:val="none"/>
    </w:rPr>
  </w:style>
  <w:style w:type="character" w:customStyle="1" w:styleId="FooterChar">
    <w:name w:val="Footer Char"/>
    <w:aliases w:val="f Char"/>
    <w:basedOn w:val="DefaultParagraphFont"/>
    <w:link w:val="Footer"/>
    <w:uiPriority w:val="99"/>
    <w:rsid w:val="00487A7F"/>
    <w:rPr>
      <w:rFonts w:ascii="Century Gothic" w:eastAsia="PMingLiU" w:hAnsi="Century Gothic" w:cs="Times New Roman"/>
      <w:noProof/>
      <w:color w:val="2B3A44"/>
      <w:kern w:val="0"/>
      <w:sz w:val="16"/>
      <w:szCs w:val="20"/>
      <w14:ligatures w14:val="none"/>
    </w:rPr>
  </w:style>
  <w:style w:type="character" w:styleId="FootnoteReference">
    <w:name w:val="footnote reference"/>
    <w:semiHidden/>
    <w:rsid w:val="00487A7F"/>
    <w:rPr>
      <w:vertAlign w:val="superscript"/>
      <w:lang w:val="en-US" w:bidi="ar-DZ"/>
    </w:rPr>
  </w:style>
  <w:style w:type="paragraph" w:styleId="FootnoteText">
    <w:name w:val="footnote text"/>
    <w:basedOn w:val="Normal"/>
    <w:link w:val="FootnoteTextChar"/>
    <w:semiHidden/>
    <w:rsid w:val="00487A7F"/>
    <w:rPr>
      <w:sz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487A7F"/>
    <w:rPr>
      <w:rFonts w:ascii="Century Gothic" w:eastAsia="PMingLiU" w:hAnsi="Century Gothic" w:cs="Times New Roman"/>
      <w:color w:val="000000"/>
      <w:kern w:val="0"/>
      <w:sz w:val="20"/>
      <w:szCs w:val="20"/>
      <w:lang w:bidi="ar-DZ"/>
      <w14:ligatures w14:val="none"/>
    </w:rPr>
  </w:style>
  <w:style w:type="table" w:styleId="GridTable1Light">
    <w:name w:val="Grid Table 1 Light"/>
    <w:basedOn w:val="TableNormal"/>
    <w:uiPriority w:val="46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83CAEB" w:themeColor="accent1" w:themeTint="66"/>
        <w:left w:val="single" w:sz="4" w:space="0" w:color="83CAEB" w:themeColor="accent1" w:themeTint="66"/>
        <w:bottom w:val="single" w:sz="4" w:space="0" w:color="83CAEB" w:themeColor="accent1" w:themeTint="66"/>
        <w:right w:val="single" w:sz="4" w:space="0" w:color="83CAEB" w:themeColor="accent1" w:themeTint="66"/>
        <w:insideH w:val="single" w:sz="4" w:space="0" w:color="83CAEB" w:themeColor="accent1" w:themeTint="66"/>
        <w:insideV w:val="single" w:sz="4" w:space="0" w:color="83CAEB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45B0E1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5B0E1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2">
    <w:name w:val="Grid Table 1 Light Accent 2"/>
    <w:basedOn w:val="TableNormal"/>
    <w:uiPriority w:val="46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6C5AC" w:themeColor="accent2" w:themeTint="66"/>
        <w:left w:val="single" w:sz="4" w:space="0" w:color="F6C5AC" w:themeColor="accent2" w:themeTint="66"/>
        <w:bottom w:val="single" w:sz="4" w:space="0" w:color="F6C5AC" w:themeColor="accent2" w:themeTint="66"/>
        <w:right w:val="single" w:sz="4" w:space="0" w:color="F6C5AC" w:themeColor="accent2" w:themeTint="66"/>
        <w:insideH w:val="single" w:sz="4" w:space="0" w:color="F6C5AC" w:themeColor="accent2" w:themeTint="66"/>
        <w:insideV w:val="single" w:sz="4" w:space="0" w:color="F6C5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1A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1A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3">
    <w:name w:val="Grid Table 1 Light Accent 3"/>
    <w:basedOn w:val="TableNormal"/>
    <w:uiPriority w:val="46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84E290" w:themeColor="accent3" w:themeTint="66"/>
        <w:left w:val="single" w:sz="4" w:space="0" w:color="84E290" w:themeColor="accent3" w:themeTint="66"/>
        <w:bottom w:val="single" w:sz="4" w:space="0" w:color="84E290" w:themeColor="accent3" w:themeTint="66"/>
        <w:right w:val="single" w:sz="4" w:space="0" w:color="84E290" w:themeColor="accent3" w:themeTint="66"/>
        <w:insideH w:val="single" w:sz="4" w:space="0" w:color="84E290" w:themeColor="accent3" w:themeTint="66"/>
        <w:insideV w:val="single" w:sz="4" w:space="0" w:color="84E290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47D45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7D45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4">
    <w:name w:val="Grid Table 1 Light Accent 4"/>
    <w:basedOn w:val="TableNormal"/>
    <w:uiPriority w:val="46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95DCF7" w:themeColor="accent4" w:themeTint="66"/>
        <w:left w:val="single" w:sz="4" w:space="0" w:color="95DCF7" w:themeColor="accent4" w:themeTint="66"/>
        <w:bottom w:val="single" w:sz="4" w:space="0" w:color="95DCF7" w:themeColor="accent4" w:themeTint="66"/>
        <w:right w:val="single" w:sz="4" w:space="0" w:color="95DCF7" w:themeColor="accent4" w:themeTint="66"/>
        <w:insideH w:val="single" w:sz="4" w:space="0" w:color="95DCF7" w:themeColor="accent4" w:themeTint="66"/>
        <w:insideV w:val="single" w:sz="4" w:space="0" w:color="95DCF7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60CAF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0CAF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5">
    <w:name w:val="Grid Table 1 Light Accent 5"/>
    <w:basedOn w:val="TableNormal"/>
    <w:uiPriority w:val="46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E59EDC" w:themeColor="accent5" w:themeTint="66"/>
        <w:left w:val="single" w:sz="4" w:space="0" w:color="E59EDC" w:themeColor="accent5" w:themeTint="66"/>
        <w:bottom w:val="single" w:sz="4" w:space="0" w:color="E59EDC" w:themeColor="accent5" w:themeTint="66"/>
        <w:right w:val="single" w:sz="4" w:space="0" w:color="E59EDC" w:themeColor="accent5" w:themeTint="66"/>
        <w:insideH w:val="single" w:sz="4" w:space="0" w:color="E59EDC" w:themeColor="accent5" w:themeTint="66"/>
        <w:insideV w:val="single" w:sz="4" w:space="0" w:color="E59EDC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D86DC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86DC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6">
    <w:name w:val="Grid Table 1 Light Accent 6"/>
    <w:basedOn w:val="TableNormal"/>
    <w:uiPriority w:val="46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B3E5A1" w:themeColor="accent6" w:themeTint="66"/>
        <w:left w:val="single" w:sz="4" w:space="0" w:color="B3E5A1" w:themeColor="accent6" w:themeTint="66"/>
        <w:bottom w:val="single" w:sz="4" w:space="0" w:color="B3E5A1" w:themeColor="accent6" w:themeTint="66"/>
        <w:right w:val="single" w:sz="4" w:space="0" w:color="B3E5A1" w:themeColor="accent6" w:themeTint="66"/>
        <w:insideH w:val="single" w:sz="4" w:space="0" w:color="B3E5A1" w:themeColor="accent6" w:themeTint="66"/>
        <w:insideV w:val="single" w:sz="4" w:space="0" w:color="B3E5A1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8DD87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DD87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">
    <w:name w:val="Grid Table 2"/>
    <w:basedOn w:val="TableNormal"/>
    <w:uiPriority w:val="47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2-Accent1">
    <w:name w:val="Grid Table 2 Accent 1"/>
    <w:basedOn w:val="TableNormal"/>
    <w:uiPriority w:val="47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2" w:space="0" w:color="45B0E1" w:themeColor="accent1" w:themeTint="99"/>
        <w:bottom w:val="single" w:sz="2" w:space="0" w:color="45B0E1" w:themeColor="accent1" w:themeTint="99"/>
        <w:insideH w:val="single" w:sz="2" w:space="0" w:color="45B0E1" w:themeColor="accent1" w:themeTint="99"/>
        <w:insideV w:val="single" w:sz="2" w:space="0" w:color="45B0E1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5B0E1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5B0E1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GridTable2-Accent2">
    <w:name w:val="Grid Table 2 Accent 2"/>
    <w:basedOn w:val="TableNormal"/>
    <w:uiPriority w:val="47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2" w:space="0" w:color="F1A983" w:themeColor="accent2" w:themeTint="99"/>
        <w:bottom w:val="single" w:sz="2" w:space="0" w:color="F1A983" w:themeColor="accent2" w:themeTint="99"/>
        <w:insideH w:val="single" w:sz="2" w:space="0" w:color="F1A983" w:themeColor="accent2" w:themeTint="99"/>
        <w:insideV w:val="single" w:sz="2" w:space="0" w:color="F1A983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1A9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1A9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GridTable2-Accent3">
    <w:name w:val="Grid Table 2 Accent 3"/>
    <w:basedOn w:val="TableNormal"/>
    <w:uiPriority w:val="47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2" w:space="0" w:color="47D459" w:themeColor="accent3" w:themeTint="99"/>
        <w:bottom w:val="single" w:sz="2" w:space="0" w:color="47D459" w:themeColor="accent3" w:themeTint="99"/>
        <w:insideH w:val="single" w:sz="2" w:space="0" w:color="47D459" w:themeColor="accent3" w:themeTint="99"/>
        <w:insideV w:val="single" w:sz="2" w:space="0" w:color="47D45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7D45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7D45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GridTable2-Accent4">
    <w:name w:val="Grid Table 2 Accent 4"/>
    <w:basedOn w:val="TableNormal"/>
    <w:uiPriority w:val="47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2" w:space="0" w:color="60CAF3" w:themeColor="accent4" w:themeTint="99"/>
        <w:bottom w:val="single" w:sz="2" w:space="0" w:color="60CAF3" w:themeColor="accent4" w:themeTint="99"/>
        <w:insideH w:val="single" w:sz="2" w:space="0" w:color="60CAF3" w:themeColor="accent4" w:themeTint="99"/>
        <w:insideV w:val="single" w:sz="2" w:space="0" w:color="60CAF3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0CAF3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0CAF3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GridTable2-Accent5">
    <w:name w:val="Grid Table 2 Accent 5"/>
    <w:basedOn w:val="TableNormal"/>
    <w:uiPriority w:val="47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2" w:space="0" w:color="D86DCB" w:themeColor="accent5" w:themeTint="99"/>
        <w:bottom w:val="single" w:sz="2" w:space="0" w:color="D86DCB" w:themeColor="accent5" w:themeTint="99"/>
        <w:insideH w:val="single" w:sz="2" w:space="0" w:color="D86DCB" w:themeColor="accent5" w:themeTint="99"/>
        <w:insideV w:val="single" w:sz="2" w:space="0" w:color="D86DCB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86DCB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86DCB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GridTable2-Accent6">
    <w:name w:val="Grid Table 2 Accent 6"/>
    <w:basedOn w:val="TableNormal"/>
    <w:uiPriority w:val="47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2" w:space="0" w:color="8DD873" w:themeColor="accent6" w:themeTint="99"/>
        <w:bottom w:val="single" w:sz="2" w:space="0" w:color="8DD873" w:themeColor="accent6" w:themeTint="99"/>
        <w:insideH w:val="single" w:sz="2" w:space="0" w:color="8DD873" w:themeColor="accent6" w:themeTint="99"/>
        <w:insideV w:val="single" w:sz="2" w:space="0" w:color="8DD873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DD873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DD873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GridTable3">
    <w:name w:val="Grid Table 3"/>
    <w:basedOn w:val="TableNormal"/>
    <w:uiPriority w:val="48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3-Accent1">
    <w:name w:val="Grid Table 3 Accent 1"/>
    <w:basedOn w:val="TableNormal"/>
    <w:uiPriority w:val="48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45B0E1" w:themeColor="accent1" w:themeTint="99"/>
        <w:left w:val="single" w:sz="4" w:space="0" w:color="45B0E1" w:themeColor="accent1" w:themeTint="99"/>
        <w:bottom w:val="single" w:sz="4" w:space="0" w:color="45B0E1" w:themeColor="accent1" w:themeTint="99"/>
        <w:right w:val="single" w:sz="4" w:space="0" w:color="45B0E1" w:themeColor="accent1" w:themeTint="99"/>
        <w:insideH w:val="single" w:sz="4" w:space="0" w:color="45B0E1" w:themeColor="accent1" w:themeTint="99"/>
        <w:insideV w:val="single" w:sz="4" w:space="0" w:color="45B0E1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  <w:tblStylePr w:type="neCell">
      <w:tblPr/>
      <w:tcPr>
        <w:tcBorders>
          <w:bottom w:val="single" w:sz="4" w:space="0" w:color="45B0E1" w:themeColor="accent1" w:themeTint="99"/>
        </w:tcBorders>
      </w:tcPr>
    </w:tblStylePr>
    <w:tblStylePr w:type="nwCell">
      <w:tblPr/>
      <w:tcPr>
        <w:tcBorders>
          <w:bottom w:val="single" w:sz="4" w:space="0" w:color="45B0E1" w:themeColor="accent1" w:themeTint="99"/>
        </w:tcBorders>
      </w:tcPr>
    </w:tblStylePr>
    <w:tblStylePr w:type="seCell">
      <w:tblPr/>
      <w:tcPr>
        <w:tcBorders>
          <w:top w:val="single" w:sz="4" w:space="0" w:color="45B0E1" w:themeColor="accent1" w:themeTint="99"/>
        </w:tcBorders>
      </w:tcPr>
    </w:tblStylePr>
    <w:tblStylePr w:type="swCell">
      <w:tblPr/>
      <w:tcPr>
        <w:tcBorders>
          <w:top w:val="single" w:sz="4" w:space="0" w:color="45B0E1" w:themeColor="accent1" w:themeTint="99"/>
        </w:tcBorders>
      </w:tcPr>
    </w:tblStylePr>
  </w:style>
  <w:style w:type="table" w:styleId="GridTable3-Accent2">
    <w:name w:val="Grid Table 3 Accent 2"/>
    <w:basedOn w:val="TableNormal"/>
    <w:uiPriority w:val="48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1A983" w:themeColor="accent2" w:themeTint="99"/>
        <w:left w:val="single" w:sz="4" w:space="0" w:color="F1A983" w:themeColor="accent2" w:themeTint="99"/>
        <w:bottom w:val="single" w:sz="4" w:space="0" w:color="F1A983" w:themeColor="accent2" w:themeTint="99"/>
        <w:right w:val="single" w:sz="4" w:space="0" w:color="F1A983" w:themeColor="accent2" w:themeTint="99"/>
        <w:insideH w:val="single" w:sz="4" w:space="0" w:color="F1A983" w:themeColor="accent2" w:themeTint="99"/>
        <w:insideV w:val="single" w:sz="4" w:space="0" w:color="F1A9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  <w:tblStylePr w:type="neCell">
      <w:tblPr/>
      <w:tcPr>
        <w:tcBorders>
          <w:bottom w:val="single" w:sz="4" w:space="0" w:color="F1A983" w:themeColor="accent2" w:themeTint="99"/>
        </w:tcBorders>
      </w:tcPr>
    </w:tblStylePr>
    <w:tblStylePr w:type="nwCell">
      <w:tblPr/>
      <w:tcPr>
        <w:tcBorders>
          <w:bottom w:val="single" w:sz="4" w:space="0" w:color="F1A983" w:themeColor="accent2" w:themeTint="99"/>
        </w:tcBorders>
      </w:tcPr>
    </w:tblStylePr>
    <w:tblStylePr w:type="seCell">
      <w:tblPr/>
      <w:tcPr>
        <w:tcBorders>
          <w:top w:val="single" w:sz="4" w:space="0" w:color="F1A983" w:themeColor="accent2" w:themeTint="99"/>
        </w:tcBorders>
      </w:tcPr>
    </w:tblStylePr>
    <w:tblStylePr w:type="swCell">
      <w:tblPr/>
      <w:tcPr>
        <w:tcBorders>
          <w:top w:val="single" w:sz="4" w:space="0" w:color="F1A983" w:themeColor="accent2" w:themeTint="99"/>
        </w:tcBorders>
      </w:tcPr>
    </w:tblStylePr>
  </w:style>
  <w:style w:type="table" w:styleId="GridTable3-Accent3">
    <w:name w:val="Grid Table 3 Accent 3"/>
    <w:basedOn w:val="TableNormal"/>
    <w:uiPriority w:val="48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47D459" w:themeColor="accent3" w:themeTint="99"/>
        <w:left w:val="single" w:sz="4" w:space="0" w:color="47D459" w:themeColor="accent3" w:themeTint="99"/>
        <w:bottom w:val="single" w:sz="4" w:space="0" w:color="47D459" w:themeColor="accent3" w:themeTint="99"/>
        <w:right w:val="single" w:sz="4" w:space="0" w:color="47D459" w:themeColor="accent3" w:themeTint="99"/>
        <w:insideH w:val="single" w:sz="4" w:space="0" w:color="47D459" w:themeColor="accent3" w:themeTint="99"/>
        <w:insideV w:val="single" w:sz="4" w:space="0" w:color="47D45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  <w:tblStylePr w:type="neCell">
      <w:tblPr/>
      <w:tcPr>
        <w:tcBorders>
          <w:bottom w:val="single" w:sz="4" w:space="0" w:color="47D459" w:themeColor="accent3" w:themeTint="99"/>
        </w:tcBorders>
      </w:tcPr>
    </w:tblStylePr>
    <w:tblStylePr w:type="nwCell">
      <w:tblPr/>
      <w:tcPr>
        <w:tcBorders>
          <w:bottom w:val="single" w:sz="4" w:space="0" w:color="47D459" w:themeColor="accent3" w:themeTint="99"/>
        </w:tcBorders>
      </w:tcPr>
    </w:tblStylePr>
    <w:tblStylePr w:type="seCell">
      <w:tblPr/>
      <w:tcPr>
        <w:tcBorders>
          <w:top w:val="single" w:sz="4" w:space="0" w:color="47D459" w:themeColor="accent3" w:themeTint="99"/>
        </w:tcBorders>
      </w:tcPr>
    </w:tblStylePr>
    <w:tblStylePr w:type="swCell">
      <w:tblPr/>
      <w:tcPr>
        <w:tcBorders>
          <w:top w:val="single" w:sz="4" w:space="0" w:color="47D459" w:themeColor="accent3" w:themeTint="99"/>
        </w:tcBorders>
      </w:tcPr>
    </w:tblStylePr>
  </w:style>
  <w:style w:type="table" w:styleId="GridTable3-Accent4">
    <w:name w:val="Grid Table 3 Accent 4"/>
    <w:basedOn w:val="TableNormal"/>
    <w:uiPriority w:val="48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60CAF3" w:themeColor="accent4" w:themeTint="99"/>
        <w:left w:val="single" w:sz="4" w:space="0" w:color="60CAF3" w:themeColor="accent4" w:themeTint="99"/>
        <w:bottom w:val="single" w:sz="4" w:space="0" w:color="60CAF3" w:themeColor="accent4" w:themeTint="99"/>
        <w:right w:val="single" w:sz="4" w:space="0" w:color="60CAF3" w:themeColor="accent4" w:themeTint="99"/>
        <w:insideH w:val="single" w:sz="4" w:space="0" w:color="60CAF3" w:themeColor="accent4" w:themeTint="99"/>
        <w:insideV w:val="single" w:sz="4" w:space="0" w:color="60CAF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  <w:tblStylePr w:type="neCell">
      <w:tblPr/>
      <w:tcPr>
        <w:tcBorders>
          <w:bottom w:val="single" w:sz="4" w:space="0" w:color="60CAF3" w:themeColor="accent4" w:themeTint="99"/>
        </w:tcBorders>
      </w:tcPr>
    </w:tblStylePr>
    <w:tblStylePr w:type="nwCell">
      <w:tblPr/>
      <w:tcPr>
        <w:tcBorders>
          <w:bottom w:val="single" w:sz="4" w:space="0" w:color="60CAF3" w:themeColor="accent4" w:themeTint="99"/>
        </w:tcBorders>
      </w:tcPr>
    </w:tblStylePr>
    <w:tblStylePr w:type="seCell">
      <w:tblPr/>
      <w:tcPr>
        <w:tcBorders>
          <w:top w:val="single" w:sz="4" w:space="0" w:color="60CAF3" w:themeColor="accent4" w:themeTint="99"/>
        </w:tcBorders>
      </w:tcPr>
    </w:tblStylePr>
    <w:tblStylePr w:type="swCell">
      <w:tblPr/>
      <w:tcPr>
        <w:tcBorders>
          <w:top w:val="single" w:sz="4" w:space="0" w:color="60CAF3" w:themeColor="accent4" w:themeTint="99"/>
        </w:tcBorders>
      </w:tcPr>
    </w:tblStylePr>
  </w:style>
  <w:style w:type="table" w:styleId="GridTable3-Accent5">
    <w:name w:val="Grid Table 3 Accent 5"/>
    <w:basedOn w:val="TableNormal"/>
    <w:uiPriority w:val="48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D86DCB" w:themeColor="accent5" w:themeTint="99"/>
        <w:left w:val="single" w:sz="4" w:space="0" w:color="D86DCB" w:themeColor="accent5" w:themeTint="99"/>
        <w:bottom w:val="single" w:sz="4" w:space="0" w:color="D86DCB" w:themeColor="accent5" w:themeTint="99"/>
        <w:right w:val="single" w:sz="4" w:space="0" w:color="D86DCB" w:themeColor="accent5" w:themeTint="99"/>
        <w:insideH w:val="single" w:sz="4" w:space="0" w:color="D86DCB" w:themeColor="accent5" w:themeTint="99"/>
        <w:insideV w:val="single" w:sz="4" w:space="0" w:color="D86DCB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  <w:tblStylePr w:type="neCell">
      <w:tblPr/>
      <w:tcPr>
        <w:tcBorders>
          <w:bottom w:val="single" w:sz="4" w:space="0" w:color="D86DCB" w:themeColor="accent5" w:themeTint="99"/>
        </w:tcBorders>
      </w:tcPr>
    </w:tblStylePr>
    <w:tblStylePr w:type="nwCell">
      <w:tblPr/>
      <w:tcPr>
        <w:tcBorders>
          <w:bottom w:val="single" w:sz="4" w:space="0" w:color="D86DCB" w:themeColor="accent5" w:themeTint="99"/>
        </w:tcBorders>
      </w:tcPr>
    </w:tblStylePr>
    <w:tblStylePr w:type="seCell">
      <w:tblPr/>
      <w:tcPr>
        <w:tcBorders>
          <w:top w:val="single" w:sz="4" w:space="0" w:color="D86DCB" w:themeColor="accent5" w:themeTint="99"/>
        </w:tcBorders>
      </w:tcPr>
    </w:tblStylePr>
    <w:tblStylePr w:type="swCell">
      <w:tblPr/>
      <w:tcPr>
        <w:tcBorders>
          <w:top w:val="single" w:sz="4" w:space="0" w:color="D86DCB" w:themeColor="accent5" w:themeTint="99"/>
        </w:tcBorders>
      </w:tcPr>
    </w:tblStylePr>
  </w:style>
  <w:style w:type="table" w:styleId="GridTable3-Accent6">
    <w:name w:val="Grid Table 3 Accent 6"/>
    <w:basedOn w:val="TableNormal"/>
    <w:uiPriority w:val="48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8DD873" w:themeColor="accent6" w:themeTint="99"/>
        <w:left w:val="single" w:sz="4" w:space="0" w:color="8DD873" w:themeColor="accent6" w:themeTint="99"/>
        <w:bottom w:val="single" w:sz="4" w:space="0" w:color="8DD873" w:themeColor="accent6" w:themeTint="99"/>
        <w:right w:val="single" w:sz="4" w:space="0" w:color="8DD873" w:themeColor="accent6" w:themeTint="99"/>
        <w:insideH w:val="single" w:sz="4" w:space="0" w:color="8DD873" w:themeColor="accent6" w:themeTint="99"/>
        <w:insideV w:val="single" w:sz="4" w:space="0" w:color="8DD87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  <w:tblStylePr w:type="neCell">
      <w:tblPr/>
      <w:tcPr>
        <w:tcBorders>
          <w:bottom w:val="single" w:sz="4" w:space="0" w:color="8DD873" w:themeColor="accent6" w:themeTint="99"/>
        </w:tcBorders>
      </w:tcPr>
    </w:tblStylePr>
    <w:tblStylePr w:type="nwCell">
      <w:tblPr/>
      <w:tcPr>
        <w:tcBorders>
          <w:bottom w:val="single" w:sz="4" w:space="0" w:color="8DD873" w:themeColor="accent6" w:themeTint="99"/>
        </w:tcBorders>
      </w:tcPr>
    </w:tblStylePr>
    <w:tblStylePr w:type="seCell">
      <w:tblPr/>
      <w:tcPr>
        <w:tcBorders>
          <w:top w:val="single" w:sz="4" w:space="0" w:color="8DD873" w:themeColor="accent6" w:themeTint="99"/>
        </w:tcBorders>
      </w:tcPr>
    </w:tblStylePr>
    <w:tblStylePr w:type="swCell">
      <w:tblPr/>
      <w:tcPr>
        <w:tcBorders>
          <w:top w:val="single" w:sz="4" w:space="0" w:color="8DD873" w:themeColor="accent6" w:themeTint="99"/>
        </w:tcBorders>
      </w:tcPr>
    </w:tblStylePr>
  </w:style>
  <w:style w:type="table" w:styleId="GridTable4">
    <w:name w:val="Grid Table 4"/>
    <w:basedOn w:val="TableNormal"/>
    <w:uiPriority w:val="49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45B0E1" w:themeColor="accent1" w:themeTint="99"/>
        <w:left w:val="single" w:sz="4" w:space="0" w:color="45B0E1" w:themeColor="accent1" w:themeTint="99"/>
        <w:bottom w:val="single" w:sz="4" w:space="0" w:color="45B0E1" w:themeColor="accent1" w:themeTint="99"/>
        <w:right w:val="single" w:sz="4" w:space="0" w:color="45B0E1" w:themeColor="accent1" w:themeTint="99"/>
        <w:insideH w:val="single" w:sz="4" w:space="0" w:color="45B0E1" w:themeColor="accent1" w:themeTint="99"/>
        <w:insideV w:val="single" w:sz="4" w:space="0" w:color="45B0E1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56082" w:themeColor="accent1"/>
          <w:left w:val="single" w:sz="4" w:space="0" w:color="156082" w:themeColor="accent1"/>
          <w:bottom w:val="single" w:sz="4" w:space="0" w:color="156082" w:themeColor="accent1"/>
          <w:right w:val="single" w:sz="4" w:space="0" w:color="156082" w:themeColor="accent1"/>
          <w:insideH w:val="nil"/>
          <w:insideV w:val="nil"/>
        </w:tcBorders>
        <w:shd w:val="clear" w:color="auto" w:fill="156082" w:themeFill="accent1"/>
      </w:tcPr>
    </w:tblStylePr>
    <w:tblStylePr w:type="lastRow">
      <w:rPr>
        <w:b/>
        <w:bCs/>
      </w:rPr>
      <w:tblPr/>
      <w:tcPr>
        <w:tcBorders>
          <w:top w:val="double" w:sz="4" w:space="0" w:color="15608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GridTable4-Accent2">
    <w:name w:val="Grid Table 4 Accent 2"/>
    <w:basedOn w:val="TableNormal"/>
    <w:uiPriority w:val="49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1A983" w:themeColor="accent2" w:themeTint="99"/>
        <w:left w:val="single" w:sz="4" w:space="0" w:color="F1A983" w:themeColor="accent2" w:themeTint="99"/>
        <w:bottom w:val="single" w:sz="4" w:space="0" w:color="F1A983" w:themeColor="accent2" w:themeTint="99"/>
        <w:right w:val="single" w:sz="4" w:space="0" w:color="F1A983" w:themeColor="accent2" w:themeTint="99"/>
        <w:insideH w:val="single" w:sz="4" w:space="0" w:color="F1A983" w:themeColor="accent2" w:themeTint="99"/>
        <w:insideV w:val="single" w:sz="4" w:space="0" w:color="F1A9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97132" w:themeColor="accent2"/>
          <w:left w:val="single" w:sz="4" w:space="0" w:color="E97132" w:themeColor="accent2"/>
          <w:bottom w:val="single" w:sz="4" w:space="0" w:color="E97132" w:themeColor="accent2"/>
          <w:right w:val="single" w:sz="4" w:space="0" w:color="E97132" w:themeColor="accent2"/>
          <w:insideH w:val="nil"/>
          <w:insideV w:val="nil"/>
        </w:tcBorders>
        <w:shd w:val="clear" w:color="auto" w:fill="E97132" w:themeFill="accent2"/>
      </w:tcPr>
    </w:tblStylePr>
    <w:tblStylePr w:type="lastRow">
      <w:rPr>
        <w:b/>
        <w:bCs/>
      </w:rPr>
      <w:tblPr/>
      <w:tcPr>
        <w:tcBorders>
          <w:top w:val="double" w:sz="4" w:space="0" w:color="E9713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GridTable4-Accent3">
    <w:name w:val="Grid Table 4 Accent 3"/>
    <w:basedOn w:val="TableNormal"/>
    <w:uiPriority w:val="49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47D459" w:themeColor="accent3" w:themeTint="99"/>
        <w:left w:val="single" w:sz="4" w:space="0" w:color="47D459" w:themeColor="accent3" w:themeTint="99"/>
        <w:bottom w:val="single" w:sz="4" w:space="0" w:color="47D459" w:themeColor="accent3" w:themeTint="99"/>
        <w:right w:val="single" w:sz="4" w:space="0" w:color="47D459" w:themeColor="accent3" w:themeTint="99"/>
        <w:insideH w:val="single" w:sz="4" w:space="0" w:color="47D459" w:themeColor="accent3" w:themeTint="99"/>
        <w:insideV w:val="single" w:sz="4" w:space="0" w:color="47D45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96B24" w:themeColor="accent3"/>
          <w:left w:val="single" w:sz="4" w:space="0" w:color="196B24" w:themeColor="accent3"/>
          <w:bottom w:val="single" w:sz="4" w:space="0" w:color="196B24" w:themeColor="accent3"/>
          <w:right w:val="single" w:sz="4" w:space="0" w:color="196B24" w:themeColor="accent3"/>
          <w:insideH w:val="nil"/>
          <w:insideV w:val="nil"/>
        </w:tcBorders>
        <w:shd w:val="clear" w:color="auto" w:fill="196B24" w:themeFill="accent3"/>
      </w:tcPr>
    </w:tblStylePr>
    <w:tblStylePr w:type="lastRow">
      <w:rPr>
        <w:b/>
        <w:bCs/>
      </w:rPr>
      <w:tblPr/>
      <w:tcPr>
        <w:tcBorders>
          <w:top w:val="double" w:sz="4" w:space="0" w:color="196B2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GridTable4-Accent4">
    <w:name w:val="Grid Table 4 Accent 4"/>
    <w:basedOn w:val="TableNormal"/>
    <w:uiPriority w:val="49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60CAF3" w:themeColor="accent4" w:themeTint="99"/>
        <w:left w:val="single" w:sz="4" w:space="0" w:color="60CAF3" w:themeColor="accent4" w:themeTint="99"/>
        <w:bottom w:val="single" w:sz="4" w:space="0" w:color="60CAF3" w:themeColor="accent4" w:themeTint="99"/>
        <w:right w:val="single" w:sz="4" w:space="0" w:color="60CAF3" w:themeColor="accent4" w:themeTint="99"/>
        <w:insideH w:val="single" w:sz="4" w:space="0" w:color="60CAF3" w:themeColor="accent4" w:themeTint="99"/>
        <w:insideV w:val="single" w:sz="4" w:space="0" w:color="60CAF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F9ED5" w:themeColor="accent4"/>
          <w:left w:val="single" w:sz="4" w:space="0" w:color="0F9ED5" w:themeColor="accent4"/>
          <w:bottom w:val="single" w:sz="4" w:space="0" w:color="0F9ED5" w:themeColor="accent4"/>
          <w:right w:val="single" w:sz="4" w:space="0" w:color="0F9ED5" w:themeColor="accent4"/>
          <w:insideH w:val="nil"/>
          <w:insideV w:val="nil"/>
        </w:tcBorders>
        <w:shd w:val="clear" w:color="auto" w:fill="0F9ED5" w:themeFill="accent4"/>
      </w:tcPr>
    </w:tblStylePr>
    <w:tblStylePr w:type="lastRow">
      <w:rPr>
        <w:b/>
        <w:bCs/>
      </w:rPr>
      <w:tblPr/>
      <w:tcPr>
        <w:tcBorders>
          <w:top w:val="double" w:sz="4" w:space="0" w:color="0F9ED5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GridTable4-Accent5">
    <w:name w:val="Grid Table 4 Accent 5"/>
    <w:basedOn w:val="TableNormal"/>
    <w:uiPriority w:val="49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D86DCB" w:themeColor="accent5" w:themeTint="99"/>
        <w:left w:val="single" w:sz="4" w:space="0" w:color="D86DCB" w:themeColor="accent5" w:themeTint="99"/>
        <w:bottom w:val="single" w:sz="4" w:space="0" w:color="D86DCB" w:themeColor="accent5" w:themeTint="99"/>
        <w:right w:val="single" w:sz="4" w:space="0" w:color="D86DCB" w:themeColor="accent5" w:themeTint="99"/>
        <w:insideH w:val="single" w:sz="4" w:space="0" w:color="D86DCB" w:themeColor="accent5" w:themeTint="99"/>
        <w:insideV w:val="single" w:sz="4" w:space="0" w:color="D86DC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02B93" w:themeColor="accent5"/>
          <w:left w:val="single" w:sz="4" w:space="0" w:color="A02B93" w:themeColor="accent5"/>
          <w:bottom w:val="single" w:sz="4" w:space="0" w:color="A02B93" w:themeColor="accent5"/>
          <w:right w:val="single" w:sz="4" w:space="0" w:color="A02B93" w:themeColor="accent5"/>
          <w:insideH w:val="nil"/>
          <w:insideV w:val="nil"/>
        </w:tcBorders>
        <w:shd w:val="clear" w:color="auto" w:fill="A02B93" w:themeFill="accent5"/>
      </w:tcPr>
    </w:tblStylePr>
    <w:tblStylePr w:type="lastRow">
      <w:rPr>
        <w:b/>
        <w:bCs/>
      </w:rPr>
      <w:tblPr/>
      <w:tcPr>
        <w:tcBorders>
          <w:top w:val="double" w:sz="4" w:space="0" w:color="A02B9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GridTable4-Accent6">
    <w:name w:val="Grid Table 4 Accent 6"/>
    <w:basedOn w:val="TableNormal"/>
    <w:uiPriority w:val="49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8DD873" w:themeColor="accent6" w:themeTint="99"/>
        <w:left w:val="single" w:sz="4" w:space="0" w:color="8DD873" w:themeColor="accent6" w:themeTint="99"/>
        <w:bottom w:val="single" w:sz="4" w:space="0" w:color="8DD873" w:themeColor="accent6" w:themeTint="99"/>
        <w:right w:val="single" w:sz="4" w:space="0" w:color="8DD873" w:themeColor="accent6" w:themeTint="99"/>
        <w:insideH w:val="single" w:sz="4" w:space="0" w:color="8DD873" w:themeColor="accent6" w:themeTint="99"/>
        <w:insideV w:val="single" w:sz="4" w:space="0" w:color="8DD87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EA72E" w:themeColor="accent6"/>
          <w:left w:val="single" w:sz="4" w:space="0" w:color="4EA72E" w:themeColor="accent6"/>
          <w:bottom w:val="single" w:sz="4" w:space="0" w:color="4EA72E" w:themeColor="accent6"/>
          <w:right w:val="single" w:sz="4" w:space="0" w:color="4EA72E" w:themeColor="accent6"/>
          <w:insideH w:val="nil"/>
          <w:insideV w:val="nil"/>
        </w:tcBorders>
        <w:shd w:val="clear" w:color="auto" w:fill="4EA72E" w:themeFill="accent6"/>
      </w:tcPr>
    </w:tblStylePr>
    <w:tblStylePr w:type="lastRow">
      <w:rPr>
        <w:b/>
        <w:bCs/>
      </w:rPr>
      <w:tblPr/>
      <w:tcPr>
        <w:tcBorders>
          <w:top w:val="double" w:sz="4" w:space="0" w:color="4EA72E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GridTable5Dark">
    <w:name w:val="Grid Table 5 Dark"/>
    <w:basedOn w:val="TableNormal"/>
    <w:uiPriority w:val="50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ridTable5Dark-Accent1">
    <w:name w:val="Grid Table 5 Dark Accent 1"/>
    <w:basedOn w:val="TableNormal"/>
    <w:uiPriority w:val="50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1E4F5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56082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56082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56082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56082" w:themeFill="accent1"/>
      </w:tcPr>
    </w:tblStylePr>
    <w:tblStylePr w:type="band1Vert">
      <w:tblPr/>
      <w:tcPr>
        <w:shd w:val="clear" w:color="auto" w:fill="83CAEB" w:themeFill="accent1" w:themeFillTint="66"/>
      </w:tcPr>
    </w:tblStylePr>
    <w:tblStylePr w:type="band1Horz">
      <w:tblPr/>
      <w:tcPr>
        <w:shd w:val="clear" w:color="auto" w:fill="83CAEB" w:themeFill="accent1" w:themeFillTint="66"/>
      </w:tcPr>
    </w:tblStylePr>
  </w:style>
  <w:style w:type="table" w:styleId="GridTable5Dark-Accent2">
    <w:name w:val="Grid Table 5 Dark Accent 2"/>
    <w:basedOn w:val="TableNormal"/>
    <w:uiPriority w:val="50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AE2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97132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97132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97132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97132" w:themeFill="accent2"/>
      </w:tcPr>
    </w:tblStylePr>
    <w:tblStylePr w:type="band1Vert">
      <w:tblPr/>
      <w:tcPr>
        <w:shd w:val="clear" w:color="auto" w:fill="F6C5AC" w:themeFill="accent2" w:themeFillTint="66"/>
      </w:tcPr>
    </w:tblStylePr>
    <w:tblStylePr w:type="band1Horz">
      <w:tblPr/>
      <w:tcPr>
        <w:shd w:val="clear" w:color="auto" w:fill="F6C5AC" w:themeFill="accent2" w:themeFillTint="66"/>
      </w:tcPr>
    </w:tblStylePr>
  </w:style>
  <w:style w:type="table" w:styleId="GridTable5Dark-Accent3">
    <w:name w:val="Grid Table 5 Dark Accent 3"/>
    <w:basedOn w:val="TableNormal"/>
    <w:uiPriority w:val="50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1F0C7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96B24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96B24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96B24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96B24" w:themeFill="accent3"/>
      </w:tcPr>
    </w:tblStylePr>
    <w:tblStylePr w:type="band1Vert">
      <w:tblPr/>
      <w:tcPr>
        <w:shd w:val="clear" w:color="auto" w:fill="84E290" w:themeFill="accent3" w:themeFillTint="66"/>
      </w:tcPr>
    </w:tblStylePr>
    <w:tblStylePr w:type="band1Horz">
      <w:tblPr/>
      <w:tcPr>
        <w:shd w:val="clear" w:color="auto" w:fill="84E290" w:themeFill="accent3" w:themeFillTint="66"/>
      </w:tcPr>
    </w:tblStylePr>
  </w:style>
  <w:style w:type="table" w:styleId="GridTable5Dark-Accent4">
    <w:name w:val="Grid Table 5 Dark Accent 4"/>
    <w:basedOn w:val="TableNormal"/>
    <w:uiPriority w:val="50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AEDFB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F9ED5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F9ED5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F9ED5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F9ED5" w:themeFill="accent4"/>
      </w:tcPr>
    </w:tblStylePr>
    <w:tblStylePr w:type="band1Vert">
      <w:tblPr/>
      <w:tcPr>
        <w:shd w:val="clear" w:color="auto" w:fill="95DCF7" w:themeFill="accent4" w:themeFillTint="66"/>
      </w:tcPr>
    </w:tblStylePr>
    <w:tblStylePr w:type="band1Horz">
      <w:tblPr/>
      <w:tcPr>
        <w:shd w:val="clear" w:color="auto" w:fill="95DCF7" w:themeFill="accent4" w:themeFillTint="66"/>
      </w:tcPr>
    </w:tblStylePr>
  </w:style>
  <w:style w:type="table" w:styleId="GridTable5Dark-Accent5">
    <w:name w:val="Grid Table 5 Dark Accent 5"/>
    <w:basedOn w:val="TableNormal"/>
    <w:uiPriority w:val="50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CEED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02B93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02B93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02B93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02B93" w:themeFill="accent5"/>
      </w:tcPr>
    </w:tblStylePr>
    <w:tblStylePr w:type="band1Vert">
      <w:tblPr/>
      <w:tcPr>
        <w:shd w:val="clear" w:color="auto" w:fill="E59EDC" w:themeFill="accent5" w:themeFillTint="66"/>
      </w:tcPr>
    </w:tblStylePr>
    <w:tblStylePr w:type="band1Horz">
      <w:tblPr/>
      <w:tcPr>
        <w:shd w:val="clear" w:color="auto" w:fill="E59EDC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F2D0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EA72E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EA72E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EA72E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EA72E" w:themeFill="accent6"/>
      </w:tcPr>
    </w:tblStylePr>
    <w:tblStylePr w:type="band1Vert">
      <w:tblPr/>
      <w:tcPr>
        <w:shd w:val="clear" w:color="auto" w:fill="B3E5A1" w:themeFill="accent6" w:themeFillTint="66"/>
      </w:tcPr>
    </w:tblStylePr>
    <w:tblStylePr w:type="band1Horz">
      <w:tblPr/>
      <w:tcPr>
        <w:shd w:val="clear" w:color="auto" w:fill="B3E5A1" w:themeFill="accent6" w:themeFillTint="66"/>
      </w:tcPr>
    </w:tblStylePr>
  </w:style>
  <w:style w:type="table" w:styleId="GridTable6Colorful">
    <w:name w:val="Grid Table 6 Colorful"/>
    <w:basedOn w:val="TableNormal"/>
    <w:uiPriority w:val="51"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6Colorful-Accent1">
    <w:name w:val="Grid Table 6 Colorful Accent 1"/>
    <w:basedOn w:val="TableNormal"/>
    <w:uiPriority w:val="51"/>
    <w:rsid w:val="00487A7F"/>
    <w:pPr>
      <w:spacing w:after="0" w:line="240" w:lineRule="auto"/>
    </w:pPr>
    <w:rPr>
      <w:color w:val="0F4761" w:themeColor="accent1" w:themeShade="BF"/>
      <w:kern w:val="0"/>
      <w14:ligatures w14:val="none"/>
    </w:rPr>
    <w:tblPr>
      <w:tblStyleRowBandSize w:val="1"/>
      <w:tblStyleColBandSize w:val="1"/>
      <w:tblBorders>
        <w:top w:val="single" w:sz="4" w:space="0" w:color="45B0E1" w:themeColor="accent1" w:themeTint="99"/>
        <w:left w:val="single" w:sz="4" w:space="0" w:color="45B0E1" w:themeColor="accent1" w:themeTint="99"/>
        <w:bottom w:val="single" w:sz="4" w:space="0" w:color="45B0E1" w:themeColor="accent1" w:themeTint="99"/>
        <w:right w:val="single" w:sz="4" w:space="0" w:color="45B0E1" w:themeColor="accent1" w:themeTint="99"/>
        <w:insideH w:val="single" w:sz="4" w:space="0" w:color="45B0E1" w:themeColor="accent1" w:themeTint="99"/>
        <w:insideV w:val="single" w:sz="4" w:space="0" w:color="45B0E1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45B0E1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5B0E1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GridTable6Colorful-Accent2">
    <w:name w:val="Grid Table 6 Colorful Accent 2"/>
    <w:basedOn w:val="TableNormal"/>
    <w:uiPriority w:val="51"/>
    <w:rsid w:val="00487A7F"/>
    <w:pPr>
      <w:spacing w:after="0" w:line="240" w:lineRule="auto"/>
    </w:pPr>
    <w:rPr>
      <w:color w:val="BF4E14" w:themeColor="accent2" w:themeShade="BF"/>
      <w:kern w:val="0"/>
      <w14:ligatures w14:val="none"/>
    </w:rPr>
    <w:tblPr>
      <w:tblStyleRowBandSize w:val="1"/>
      <w:tblStyleColBandSize w:val="1"/>
      <w:tblBorders>
        <w:top w:val="single" w:sz="4" w:space="0" w:color="F1A983" w:themeColor="accent2" w:themeTint="99"/>
        <w:left w:val="single" w:sz="4" w:space="0" w:color="F1A983" w:themeColor="accent2" w:themeTint="99"/>
        <w:bottom w:val="single" w:sz="4" w:space="0" w:color="F1A983" w:themeColor="accent2" w:themeTint="99"/>
        <w:right w:val="single" w:sz="4" w:space="0" w:color="F1A983" w:themeColor="accent2" w:themeTint="99"/>
        <w:insideH w:val="single" w:sz="4" w:space="0" w:color="F1A983" w:themeColor="accent2" w:themeTint="99"/>
        <w:insideV w:val="single" w:sz="4" w:space="0" w:color="F1A983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F1A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1A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GridTable6Colorful-Accent3">
    <w:name w:val="Grid Table 6 Colorful Accent 3"/>
    <w:basedOn w:val="TableNormal"/>
    <w:uiPriority w:val="51"/>
    <w:rsid w:val="00487A7F"/>
    <w:pPr>
      <w:spacing w:after="0" w:line="240" w:lineRule="auto"/>
    </w:pPr>
    <w:rPr>
      <w:color w:val="124F1A" w:themeColor="accent3" w:themeShade="BF"/>
      <w:kern w:val="0"/>
      <w14:ligatures w14:val="none"/>
    </w:rPr>
    <w:tblPr>
      <w:tblStyleRowBandSize w:val="1"/>
      <w:tblStyleColBandSize w:val="1"/>
      <w:tblBorders>
        <w:top w:val="single" w:sz="4" w:space="0" w:color="47D459" w:themeColor="accent3" w:themeTint="99"/>
        <w:left w:val="single" w:sz="4" w:space="0" w:color="47D459" w:themeColor="accent3" w:themeTint="99"/>
        <w:bottom w:val="single" w:sz="4" w:space="0" w:color="47D459" w:themeColor="accent3" w:themeTint="99"/>
        <w:right w:val="single" w:sz="4" w:space="0" w:color="47D459" w:themeColor="accent3" w:themeTint="99"/>
        <w:insideH w:val="single" w:sz="4" w:space="0" w:color="47D459" w:themeColor="accent3" w:themeTint="99"/>
        <w:insideV w:val="single" w:sz="4" w:space="0" w:color="47D45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47D45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7D45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GridTable6Colorful-Accent4">
    <w:name w:val="Grid Table 6 Colorful Accent 4"/>
    <w:basedOn w:val="TableNormal"/>
    <w:uiPriority w:val="51"/>
    <w:rsid w:val="00487A7F"/>
    <w:pPr>
      <w:spacing w:after="0" w:line="240" w:lineRule="auto"/>
    </w:pPr>
    <w:rPr>
      <w:color w:val="0B769F" w:themeColor="accent4" w:themeShade="BF"/>
      <w:kern w:val="0"/>
      <w14:ligatures w14:val="none"/>
    </w:rPr>
    <w:tblPr>
      <w:tblStyleRowBandSize w:val="1"/>
      <w:tblStyleColBandSize w:val="1"/>
      <w:tblBorders>
        <w:top w:val="single" w:sz="4" w:space="0" w:color="60CAF3" w:themeColor="accent4" w:themeTint="99"/>
        <w:left w:val="single" w:sz="4" w:space="0" w:color="60CAF3" w:themeColor="accent4" w:themeTint="99"/>
        <w:bottom w:val="single" w:sz="4" w:space="0" w:color="60CAF3" w:themeColor="accent4" w:themeTint="99"/>
        <w:right w:val="single" w:sz="4" w:space="0" w:color="60CAF3" w:themeColor="accent4" w:themeTint="99"/>
        <w:insideH w:val="single" w:sz="4" w:space="0" w:color="60CAF3" w:themeColor="accent4" w:themeTint="99"/>
        <w:insideV w:val="single" w:sz="4" w:space="0" w:color="60CAF3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60CAF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0CAF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GridTable6Colorful-Accent5">
    <w:name w:val="Grid Table 6 Colorful Accent 5"/>
    <w:basedOn w:val="TableNormal"/>
    <w:uiPriority w:val="51"/>
    <w:rsid w:val="00487A7F"/>
    <w:pPr>
      <w:spacing w:after="0" w:line="240" w:lineRule="auto"/>
    </w:pPr>
    <w:rPr>
      <w:color w:val="77206D" w:themeColor="accent5" w:themeShade="BF"/>
      <w:kern w:val="0"/>
      <w14:ligatures w14:val="none"/>
    </w:rPr>
    <w:tblPr>
      <w:tblStyleRowBandSize w:val="1"/>
      <w:tblStyleColBandSize w:val="1"/>
      <w:tblBorders>
        <w:top w:val="single" w:sz="4" w:space="0" w:color="D86DCB" w:themeColor="accent5" w:themeTint="99"/>
        <w:left w:val="single" w:sz="4" w:space="0" w:color="D86DCB" w:themeColor="accent5" w:themeTint="99"/>
        <w:bottom w:val="single" w:sz="4" w:space="0" w:color="D86DCB" w:themeColor="accent5" w:themeTint="99"/>
        <w:right w:val="single" w:sz="4" w:space="0" w:color="D86DCB" w:themeColor="accent5" w:themeTint="99"/>
        <w:insideH w:val="single" w:sz="4" w:space="0" w:color="D86DCB" w:themeColor="accent5" w:themeTint="99"/>
        <w:insideV w:val="single" w:sz="4" w:space="0" w:color="D86DCB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D86DC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86DC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GridTable6Colorful-Accent6">
    <w:name w:val="Grid Table 6 Colorful Accent 6"/>
    <w:basedOn w:val="TableNormal"/>
    <w:uiPriority w:val="51"/>
    <w:rsid w:val="00487A7F"/>
    <w:pPr>
      <w:spacing w:after="0" w:line="240" w:lineRule="auto"/>
    </w:pPr>
    <w:rPr>
      <w:color w:val="3A7C22" w:themeColor="accent6" w:themeShade="BF"/>
      <w:kern w:val="0"/>
      <w14:ligatures w14:val="none"/>
    </w:rPr>
    <w:tblPr>
      <w:tblStyleRowBandSize w:val="1"/>
      <w:tblStyleColBandSize w:val="1"/>
      <w:tblBorders>
        <w:top w:val="single" w:sz="4" w:space="0" w:color="8DD873" w:themeColor="accent6" w:themeTint="99"/>
        <w:left w:val="single" w:sz="4" w:space="0" w:color="8DD873" w:themeColor="accent6" w:themeTint="99"/>
        <w:bottom w:val="single" w:sz="4" w:space="0" w:color="8DD873" w:themeColor="accent6" w:themeTint="99"/>
        <w:right w:val="single" w:sz="4" w:space="0" w:color="8DD873" w:themeColor="accent6" w:themeTint="99"/>
        <w:insideH w:val="single" w:sz="4" w:space="0" w:color="8DD873" w:themeColor="accent6" w:themeTint="99"/>
        <w:insideV w:val="single" w:sz="4" w:space="0" w:color="8DD873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8DD87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DD87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GridTable7Colorful">
    <w:name w:val="Grid Table 7 Colorful"/>
    <w:basedOn w:val="TableNormal"/>
    <w:uiPriority w:val="52"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7Colorful-Accent1">
    <w:name w:val="Grid Table 7 Colorful Accent 1"/>
    <w:basedOn w:val="TableNormal"/>
    <w:uiPriority w:val="52"/>
    <w:rsid w:val="00487A7F"/>
    <w:pPr>
      <w:spacing w:after="0" w:line="240" w:lineRule="auto"/>
    </w:pPr>
    <w:rPr>
      <w:color w:val="0F4761" w:themeColor="accent1" w:themeShade="BF"/>
      <w:kern w:val="0"/>
      <w14:ligatures w14:val="none"/>
    </w:rPr>
    <w:tblPr>
      <w:tblStyleRowBandSize w:val="1"/>
      <w:tblStyleColBandSize w:val="1"/>
      <w:tblBorders>
        <w:top w:val="single" w:sz="4" w:space="0" w:color="45B0E1" w:themeColor="accent1" w:themeTint="99"/>
        <w:left w:val="single" w:sz="4" w:space="0" w:color="45B0E1" w:themeColor="accent1" w:themeTint="99"/>
        <w:bottom w:val="single" w:sz="4" w:space="0" w:color="45B0E1" w:themeColor="accent1" w:themeTint="99"/>
        <w:right w:val="single" w:sz="4" w:space="0" w:color="45B0E1" w:themeColor="accent1" w:themeTint="99"/>
        <w:insideH w:val="single" w:sz="4" w:space="0" w:color="45B0E1" w:themeColor="accent1" w:themeTint="99"/>
        <w:insideV w:val="single" w:sz="4" w:space="0" w:color="45B0E1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  <w:tblStylePr w:type="neCell">
      <w:tblPr/>
      <w:tcPr>
        <w:tcBorders>
          <w:bottom w:val="single" w:sz="4" w:space="0" w:color="45B0E1" w:themeColor="accent1" w:themeTint="99"/>
        </w:tcBorders>
      </w:tcPr>
    </w:tblStylePr>
    <w:tblStylePr w:type="nwCell">
      <w:tblPr/>
      <w:tcPr>
        <w:tcBorders>
          <w:bottom w:val="single" w:sz="4" w:space="0" w:color="45B0E1" w:themeColor="accent1" w:themeTint="99"/>
        </w:tcBorders>
      </w:tcPr>
    </w:tblStylePr>
    <w:tblStylePr w:type="seCell">
      <w:tblPr/>
      <w:tcPr>
        <w:tcBorders>
          <w:top w:val="single" w:sz="4" w:space="0" w:color="45B0E1" w:themeColor="accent1" w:themeTint="99"/>
        </w:tcBorders>
      </w:tcPr>
    </w:tblStylePr>
    <w:tblStylePr w:type="swCell">
      <w:tblPr/>
      <w:tcPr>
        <w:tcBorders>
          <w:top w:val="single" w:sz="4" w:space="0" w:color="45B0E1" w:themeColor="accent1" w:themeTint="99"/>
        </w:tcBorders>
      </w:tcPr>
    </w:tblStylePr>
  </w:style>
  <w:style w:type="table" w:styleId="GridTable7Colorful-Accent2">
    <w:name w:val="Grid Table 7 Colorful Accent 2"/>
    <w:basedOn w:val="TableNormal"/>
    <w:uiPriority w:val="52"/>
    <w:rsid w:val="00487A7F"/>
    <w:pPr>
      <w:spacing w:after="0" w:line="240" w:lineRule="auto"/>
    </w:pPr>
    <w:rPr>
      <w:color w:val="BF4E14" w:themeColor="accent2" w:themeShade="BF"/>
      <w:kern w:val="0"/>
      <w14:ligatures w14:val="none"/>
    </w:rPr>
    <w:tblPr>
      <w:tblStyleRowBandSize w:val="1"/>
      <w:tblStyleColBandSize w:val="1"/>
      <w:tblBorders>
        <w:top w:val="single" w:sz="4" w:space="0" w:color="F1A983" w:themeColor="accent2" w:themeTint="99"/>
        <w:left w:val="single" w:sz="4" w:space="0" w:color="F1A983" w:themeColor="accent2" w:themeTint="99"/>
        <w:bottom w:val="single" w:sz="4" w:space="0" w:color="F1A983" w:themeColor="accent2" w:themeTint="99"/>
        <w:right w:val="single" w:sz="4" w:space="0" w:color="F1A983" w:themeColor="accent2" w:themeTint="99"/>
        <w:insideH w:val="single" w:sz="4" w:space="0" w:color="F1A983" w:themeColor="accent2" w:themeTint="99"/>
        <w:insideV w:val="single" w:sz="4" w:space="0" w:color="F1A9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  <w:tblStylePr w:type="neCell">
      <w:tblPr/>
      <w:tcPr>
        <w:tcBorders>
          <w:bottom w:val="single" w:sz="4" w:space="0" w:color="F1A983" w:themeColor="accent2" w:themeTint="99"/>
        </w:tcBorders>
      </w:tcPr>
    </w:tblStylePr>
    <w:tblStylePr w:type="nwCell">
      <w:tblPr/>
      <w:tcPr>
        <w:tcBorders>
          <w:bottom w:val="single" w:sz="4" w:space="0" w:color="F1A983" w:themeColor="accent2" w:themeTint="99"/>
        </w:tcBorders>
      </w:tcPr>
    </w:tblStylePr>
    <w:tblStylePr w:type="seCell">
      <w:tblPr/>
      <w:tcPr>
        <w:tcBorders>
          <w:top w:val="single" w:sz="4" w:space="0" w:color="F1A983" w:themeColor="accent2" w:themeTint="99"/>
        </w:tcBorders>
      </w:tcPr>
    </w:tblStylePr>
    <w:tblStylePr w:type="swCell">
      <w:tblPr/>
      <w:tcPr>
        <w:tcBorders>
          <w:top w:val="single" w:sz="4" w:space="0" w:color="F1A983" w:themeColor="accent2" w:themeTint="99"/>
        </w:tcBorders>
      </w:tcPr>
    </w:tblStylePr>
  </w:style>
  <w:style w:type="table" w:styleId="GridTable7Colorful-Accent3">
    <w:name w:val="Grid Table 7 Colorful Accent 3"/>
    <w:basedOn w:val="TableNormal"/>
    <w:uiPriority w:val="52"/>
    <w:rsid w:val="00487A7F"/>
    <w:pPr>
      <w:spacing w:after="0" w:line="240" w:lineRule="auto"/>
    </w:pPr>
    <w:rPr>
      <w:color w:val="124F1A" w:themeColor="accent3" w:themeShade="BF"/>
      <w:kern w:val="0"/>
      <w14:ligatures w14:val="none"/>
    </w:rPr>
    <w:tblPr>
      <w:tblStyleRowBandSize w:val="1"/>
      <w:tblStyleColBandSize w:val="1"/>
      <w:tblBorders>
        <w:top w:val="single" w:sz="4" w:space="0" w:color="47D459" w:themeColor="accent3" w:themeTint="99"/>
        <w:left w:val="single" w:sz="4" w:space="0" w:color="47D459" w:themeColor="accent3" w:themeTint="99"/>
        <w:bottom w:val="single" w:sz="4" w:space="0" w:color="47D459" w:themeColor="accent3" w:themeTint="99"/>
        <w:right w:val="single" w:sz="4" w:space="0" w:color="47D459" w:themeColor="accent3" w:themeTint="99"/>
        <w:insideH w:val="single" w:sz="4" w:space="0" w:color="47D459" w:themeColor="accent3" w:themeTint="99"/>
        <w:insideV w:val="single" w:sz="4" w:space="0" w:color="47D45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  <w:tblStylePr w:type="neCell">
      <w:tblPr/>
      <w:tcPr>
        <w:tcBorders>
          <w:bottom w:val="single" w:sz="4" w:space="0" w:color="47D459" w:themeColor="accent3" w:themeTint="99"/>
        </w:tcBorders>
      </w:tcPr>
    </w:tblStylePr>
    <w:tblStylePr w:type="nwCell">
      <w:tblPr/>
      <w:tcPr>
        <w:tcBorders>
          <w:bottom w:val="single" w:sz="4" w:space="0" w:color="47D459" w:themeColor="accent3" w:themeTint="99"/>
        </w:tcBorders>
      </w:tcPr>
    </w:tblStylePr>
    <w:tblStylePr w:type="seCell">
      <w:tblPr/>
      <w:tcPr>
        <w:tcBorders>
          <w:top w:val="single" w:sz="4" w:space="0" w:color="47D459" w:themeColor="accent3" w:themeTint="99"/>
        </w:tcBorders>
      </w:tcPr>
    </w:tblStylePr>
    <w:tblStylePr w:type="swCell">
      <w:tblPr/>
      <w:tcPr>
        <w:tcBorders>
          <w:top w:val="single" w:sz="4" w:space="0" w:color="47D459" w:themeColor="accent3" w:themeTint="99"/>
        </w:tcBorders>
      </w:tcPr>
    </w:tblStylePr>
  </w:style>
  <w:style w:type="table" w:styleId="GridTable7Colorful-Accent4">
    <w:name w:val="Grid Table 7 Colorful Accent 4"/>
    <w:basedOn w:val="TableNormal"/>
    <w:uiPriority w:val="52"/>
    <w:rsid w:val="00487A7F"/>
    <w:pPr>
      <w:spacing w:after="0" w:line="240" w:lineRule="auto"/>
    </w:pPr>
    <w:rPr>
      <w:color w:val="0B769F" w:themeColor="accent4" w:themeShade="BF"/>
      <w:kern w:val="0"/>
      <w14:ligatures w14:val="none"/>
    </w:rPr>
    <w:tblPr>
      <w:tblStyleRowBandSize w:val="1"/>
      <w:tblStyleColBandSize w:val="1"/>
      <w:tblBorders>
        <w:top w:val="single" w:sz="4" w:space="0" w:color="60CAF3" w:themeColor="accent4" w:themeTint="99"/>
        <w:left w:val="single" w:sz="4" w:space="0" w:color="60CAF3" w:themeColor="accent4" w:themeTint="99"/>
        <w:bottom w:val="single" w:sz="4" w:space="0" w:color="60CAF3" w:themeColor="accent4" w:themeTint="99"/>
        <w:right w:val="single" w:sz="4" w:space="0" w:color="60CAF3" w:themeColor="accent4" w:themeTint="99"/>
        <w:insideH w:val="single" w:sz="4" w:space="0" w:color="60CAF3" w:themeColor="accent4" w:themeTint="99"/>
        <w:insideV w:val="single" w:sz="4" w:space="0" w:color="60CAF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  <w:tblStylePr w:type="neCell">
      <w:tblPr/>
      <w:tcPr>
        <w:tcBorders>
          <w:bottom w:val="single" w:sz="4" w:space="0" w:color="60CAF3" w:themeColor="accent4" w:themeTint="99"/>
        </w:tcBorders>
      </w:tcPr>
    </w:tblStylePr>
    <w:tblStylePr w:type="nwCell">
      <w:tblPr/>
      <w:tcPr>
        <w:tcBorders>
          <w:bottom w:val="single" w:sz="4" w:space="0" w:color="60CAF3" w:themeColor="accent4" w:themeTint="99"/>
        </w:tcBorders>
      </w:tcPr>
    </w:tblStylePr>
    <w:tblStylePr w:type="seCell">
      <w:tblPr/>
      <w:tcPr>
        <w:tcBorders>
          <w:top w:val="single" w:sz="4" w:space="0" w:color="60CAF3" w:themeColor="accent4" w:themeTint="99"/>
        </w:tcBorders>
      </w:tcPr>
    </w:tblStylePr>
    <w:tblStylePr w:type="swCell">
      <w:tblPr/>
      <w:tcPr>
        <w:tcBorders>
          <w:top w:val="single" w:sz="4" w:space="0" w:color="60CAF3" w:themeColor="accent4" w:themeTint="99"/>
        </w:tcBorders>
      </w:tcPr>
    </w:tblStylePr>
  </w:style>
  <w:style w:type="table" w:styleId="GridTable7Colorful-Accent5">
    <w:name w:val="Grid Table 7 Colorful Accent 5"/>
    <w:basedOn w:val="TableNormal"/>
    <w:uiPriority w:val="52"/>
    <w:rsid w:val="00487A7F"/>
    <w:pPr>
      <w:spacing w:after="0" w:line="240" w:lineRule="auto"/>
    </w:pPr>
    <w:rPr>
      <w:color w:val="77206D" w:themeColor="accent5" w:themeShade="BF"/>
      <w:kern w:val="0"/>
      <w14:ligatures w14:val="none"/>
    </w:rPr>
    <w:tblPr>
      <w:tblStyleRowBandSize w:val="1"/>
      <w:tblStyleColBandSize w:val="1"/>
      <w:tblBorders>
        <w:top w:val="single" w:sz="4" w:space="0" w:color="D86DCB" w:themeColor="accent5" w:themeTint="99"/>
        <w:left w:val="single" w:sz="4" w:space="0" w:color="D86DCB" w:themeColor="accent5" w:themeTint="99"/>
        <w:bottom w:val="single" w:sz="4" w:space="0" w:color="D86DCB" w:themeColor="accent5" w:themeTint="99"/>
        <w:right w:val="single" w:sz="4" w:space="0" w:color="D86DCB" w:themeColor="accent5" w:themeTint="99"/>
        <w:insideH w:val="single" w:sz="4" w:space="0" w:color="D86DCB" w:themeColor="accent5" w:themeTint="99"/>
        <w:insideV w:val="single" w:sz="4" w:space="0" w:color="D86DCB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  <w:tblStylePr w:type="neCell">
      <w:tblPr/>
      <w:tcPr>
        <w:tcBorders>
          <w:bottom w:val="single" w:sz="4" w:space="0" w:color="D86DCB" w:themeColor="accent5" w:themeTint="99"/>
        </w:tcBorders>
      </w:tcPr>
    </w:tblStylePr>
    <w:tblStylePr w:type="nwCell">
      <w:tblPr/>
      <w:tcPr>
        <w:tcBorders>
          <w:bottom w:val="single" w:sz="4" w:space="0" w:color="D86DCB" w:themeColor="accent5" w:themeTint="99"/>
        </w:tcBorders>
      </w:tcPr>
    </w:tblStylePr>
    <w:tblStylePr w:type="seCell">
      <w:tblPr/>
      <w:tcPr>
        <w:tcBorders>
          <w:top w:val="single" w:sz="4" w:space="0" w:color="D86DCB" w:themeColor="accent5" w:themeTint="99"/>
        </w:tcBorders>
      </w:tcPr>
    </w:tblStylePr>
    <w:tblStylePr w:type="swCell">
      <w:tblPr/>
      <w:tcPr>
        <w:tcBorders>
          <w:top w:val="single" w:sz="4" w:space="0" w:color="D86DCB" w:themeColor="accent5" w:themeTint="99"/>
        </w:tcBorders>
      </w:tcPr>
    </w:tblStylePr>
  </w:style>
  <w:style w:type="table" w:styleId="GridTable7Colorful-Accent6">
    <w:name w:val="Grid Table 7 Colorful Accent 6"/>
    <w:basedOn w:val="TableNormal"/>
    <w:uiPriority w:val="52"/>
    <w:rsid w:val="00487A7F"/>
    <w:pPr>
      <w:spacing w:after="0" w:line="240" w:lineRule="auto"/>
    </w:pPr>
    <w:rPr>
      <w:color w:val="3A7C22" w:themeColor="accent6" w:themeShade="BF"/>
      <w:kern w:val="0"/>
      <w14:ligatures w14:val="none"/>
    </w:rPr>
    <w:tblPr>
      <w:tblStyleRowBandSize w:val="1"/>
      <w:tblStyleColBandSize w:val="1"/>
      <w:tblBorders>
        <w:top w:val="single" w:sz="4" w:space="0" w:color="8DD873" w:themeColor="accent6" w:themeTint="99"/>
        <w:left w:val="single" w:sz="4" w:space="0" w:color="8DD873" w:themeColor="accent6" w:themeTint="99"/>
        <w:bottom w:val="single" w:sz="4" w:space="0" w:color="8DD873" w:themeColor="accent6" w:themeTint="99"/>
        <w:right w:val="single" w:sz="4" w:space="0" w:color="8DD873" w:themeColor="accent6" w:themeTint="99"/>
        <w:insideH w:val="single" w:sz="4" w:space="0" w:color="8DD873" w:themeColor="accent6" w:themeTint="99"/>
        <w:insideV w:val="single" w:sz="4" w:space="0" w:color="8DD87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  <w:tblStylePr w:type="neCell">
      <w:tblPr/>
      <w:tcPr>
        <w:tcBorders>
          <w:bottom w:val="single" w:sz="4" w:space="0" w:color="8DD873" w:themeColor="accent6" w:themeTint="99"/>
        </w:tcBorders>
      </w:tcPr>
    </w:tblStylePr>
    <w:tblStylePr w:type="nwCell">
      <w:tblPr/>
      <w:tcPr>
        <w:tcBorders>
          <w:bottom w:val="single" w:sz="4" w:space="0" w:color="8DD873" w:themeColor="accent6" w:themeTint="99"/>
        </w:tcBorders>
      </w:tcPr>
    </w:tblStylePr>
    <w:tblStylePr w:type="seCell">
      <w:tblPr/>
      <w:tcPr>
        <w:tcBorders>
          <w:top w:val="single" w:sz="4" w:space="0" w:color="8DD873" w:themeColor="accent6" w:themeTint="99"/>
        </w:tcBorders>
      </w:tcPr>
    </w:tblStylePr>
    <w:tblStylePr w:type="swCell">
      <w:tblPr/>
      <w:tcPr>
        <w:tcBorders>
          <w:top w:val="single" w:sz="4" w:space="0" w:color="8DD873" w:themeColor="accent6" w:themeTint="99"/>
        </w:tcBorders>
      </w:tcPr>
    </w:tblStylePr>
  </w:style>
  <w:style w:type="paragraph" w:styleId="Header">
    <w:name w:val="header"/>
    <w:aliases w:val="h,Headerleft,left header,Headerleft1,left header1,h7,Headerleft2,left header2,h8,Headerleft3,left header3,h9,Headerleft4,left header4,h10,Headerleft5,left header5,Headerleft6,left header6,Headerleft7,left header7,Headerleft8,h2"/>
    <w:basedOn w:val="Normal"/>
    <w:link w:val="HeaderChar"/>
    <w:uiPriority w:val="99"/>
    <w:rsid w:val="00487A7F"/>
    <w:rPr>
      <w:color w:val="2B3A44"/>
      <w:sz w:val="18"/>
    </w:rPr>
  </w:style>
  <w:style w:type="character" w:customStyle="1" w:styleId="HeaderChar">
    <w:name w:val="Header Char"/>
    <w:aliases w:val="h Char,Headerleft Char,left header Char,Headerleft1 Char,left header1 Char,h7 Char,Headerleft2 Char,left header2 Char,h8 Char,Headerleft3 Char,left header3 Char,h9 Char,Headerleft4 Char,left header4 Char,h10 Char,Headerleft5 Char,h2 Char"/>
    <w:basedOn w:val="DefaultParagraphFont"/>
    <w:link w:val="Header"/>
    <w:uiPriority w:val="99"/>
    <w:rsid w:val="00487A7F"/>
    <w:rPr>
      <w:rFonts w:ascii="Century Gothic" w:eastAsia="PMingLiU" w:hAnsi="Century Gothic" w:cs="Times New Roman"/>
      <w:color w:val="2B3A44"/>
      <w:kern w:val="0"/>
      <w:sz w:val="18"/>
      <w:szCs w:val="20"/>
      <w:lang w:bidi="ar-DZ"/>
      <w14:ligatures w14:val="none"/>
    </w:rPr>
  </w:style>
  <w:style w:type="paragraph" w:customStyle="1" w:styleId="BulletSubnumber">
    <w:name w:val="*Bullet Subnumber"/>
    <w:basedOn w:val="BodyText"/>
    <w:uiPriority w:val="1"/>
    <w:rsid w:val="00487A7F"/>
    <w:pPr>
      <w:tabs>
        <w:tab w:val="left" w:pos="720"/>
      </w:tabs>
      <w:ind w:left="720" w:hanging="360"/>
    </w:pPr>
  </w:style>
  <w:style w:type="character" w:styleId="Hyperlink">
    <w:name w:val="Hyperlink"/>
    <w:uiPriority w:val="99"/>
    <w:rsid w:val="00487A7F"/>
    <w:rPr>
      <w:rFonts w:ascii="Century Gothic" w:hAnsi="Century Gothic"/>
      <w:color w:val="2B3A44"/>
      <w:sz w:val="22"/>
      <w:szCs w:val="18"/>
      <w:u w:val="single"/>
      <w:lang w:val="en-US" w:bidi="ar-DZ"/>
    </w:rPr>
  </w:style>
  <w:style w:type="paragraph" w:styleId="Index1">
    <w:name w:val="index 1"/>
    <w:basedOn w:val="Normal"/>
    <w:next w:val="Normal"/>
    <w:autoRedefine/>
    <w:semiHidden/>
    <w:rsid w:val="00487A7F"/>
    <w:pPr>
      <w:ind w:left="220" w:hanging="220"/>
    </w:pPr>
  </w:style>
  <w:style w:type="paragraph" w:styleId="Index2">
    <w:name w:val="index 2"/>
    <w:basedOn w:val="Normal"/>
    <w:next w:val="Normal"/>
    <w:autoRedefine/>
    <w:semiHidden/>
    <w:rsid w:val="00487A7F"/>
    <w:pPr>
      <w:ind w:left="440" w:hanging="220"/>
    </w:pPr>
  </w:style>
  <w:style w:type="paragraph" w:styleId="Index3">
    <w:name w:val="index 3"/>
    <w:basedOn w:val="Normal"/>
    <w:next w:val="Normal"/>
    <w:autoRedefine/>
    <w:semiHidden/>
    <w:rsid w:val="00487A7F"/>
    <w:pPr>
      <w:ind w:left="660" w:hanging="220"/>
    </w:pPr>
  </w:style>
  <w:style w:type="paragraph" w:styleId="Index4">
    <w:name w:val="index 4"/>
    <w:basedOn w:val="Normal"/>
    <w:next w:val="Normal"/>
    <w:autoRedefine/>
    <w:semiHidden/>
    <w:rsid w:val="00487A7F"/>
    <w:pPr>
      <w:ind w:left="880" w:hanging="220"/>
    </w:pPr>
  </w:style>
  <w:style w:type="paragraph" w:styleId="Index5">
    <w:name w:val="index 5"/>
    <w:basedOn w:val="Normal"/>
    <w:next w:val="Normal"/>
    <w:autoRedefine/>
    <w:semiHidden/>
    <w:rsid w:val="00487A7F"/>
    <w:pPr>
      <w:numPr>
        <w:numId w:val="9"/>
      </w:numPr>
    </w:pPr>
  </w:style>
  <w:style w:type="paragraph" w:styleId="Index6">
    <w:name w:val="index 6"/>
    <w:basedOn w:val="Normal"/>
    <w:next w:val="Normal"/>
    <w:autoRedefine/>
    <w:semiHidden/>
    <w:rsid w:val="00487A7F"/>
    <w:pPr>
      <w:ind w:left="1320" w:hanging="220"/>
    </w:pPr>
  </w:style>
  <w:style w:type="paragraph" w:styleId="Index7">
    <w:name w:val="index 7"/>
    <w:basedOn w:val="Normal"/>
    <w:next w:val="Normal"/>
    <w:autoRedefine/>
    <w:semiHidden/>
    <w:rsid w:val="00487A7F"/>
    <w:pPr>
      <w:ind w:left="1540" w:hanging="220"/>
    </w:pPr>
  </w:style>
  <w:style w:type="paragraph" w:styleId="Index8">
    <w:name w:val="index 8"/>
    <w:basedOn w:val="Normal"/>
    <w:next w:val="Normal"/>
    <w:autoRedefine/>
    <w:semiHidden/>
    <w:rsid w:val="00487A7F"/>
    <w:pPr>
      <w:ind w:left="1760" w:hanging="220"/>
    </w:pPr>
  </w:style>
  <w:style w:type="paragraph" w:styleId="Index9">
    <w:name w:val="index 9"/>
    <w:basedOn w:val="Normal"/>
    <w:next w:val="Normal"/>
    <w:autoRedefine/>
    <w:semiHidden/>
    <w:rsid w:val="00487A7F"/>
    <w:pPr>
      <w:ind w:left="1980" w:hanging="220"/>
    </w:pPr>
  </w:style>
  <w:style w:type="paragraph" w:styleId="IndexHeading">
    <w:name w:val="index heading"/>
    <w:basedOn w:val="Normal"/>
    <w:next w:val="Index1"/>
    <w:semiHidden/>
    <w:rsid w:val="00487A7F"/>
    <w:rPr>
      <w:rFonts w:cs="Arial"/>
      <w:b/>
      <w:bCs/>
    </w:rPr>
  </w:style>
  <w:style w:type="table" w:styleId="LightGrid">
    <w:name w:val="Light Grid"/>
    <w:basedOn w:val="TableNormal"/>
    <w:uiPriority w:val="62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156082" w:themeColor="accent1"/>
        <w:left w:val="single" w:sz="8" w:space="0" w:color="156082" w:themeColor="accent1"/>
        <w:bottom w:val="single" w:sz="8" w:space="0" w:color="156082" w:themeColor="accent1"/>
        <w:right w:val="single" w:sz="8" w:space="0" w:color="156082" w:themeColor="accent1"/>
        <w:insideH w:val="single" w:sz="8" w:space="0" w:color="156082" w:themeColor="accent1"/>
        <w:insideV w:val="single" w:sz="8" w:space="0" w:color="156082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18" w:space="0" w:color="156082" w:themeColor="accent1"/>
          <w:right w:val="single" w:sz="8" w:space="0" w:color="156082" w:themeColor="accent1"/>
          <w:insideH w:val="nil"/>
          <w:insideV w:val="single" w:sz="8" w:space="0" w:color="156082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  <w:insideH w:val="nil"/>
          <w:insideV w:val="single" w:sz="8" w:space="0" w:color="156082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  <w:tblStylePr w:type="band1Vert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  <w:shd w:val="clear" w:color="auto" w:fill="B2DEF2" w:themeFill="accent1" w:themeFillTint="3F"/>
      </w:tcPr>
    </w:tblStylePr>
    <w:tblStylePr w:type="band1Horz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  <w:insideV w:val="single" w:sz="8" w:space="0" w:color="156082" w:themeColor="accent1"/>
        </w:tcBorders>
        <w:shd w:val="clear" w:color="auto" w:fill="B2DEF2" w:themeFill="accent1" w:themeFillTint="3F"/>
      </w:tcPr>
    </w:tblStylePr>
    <w:tblStylePr w:type="band2Horz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  <w:insideV w:val="single" w:sz="8" w:space="0" w:color="156082" w:themeColor="accent1"/>
        </w:tcBorders>
      </w:tcPr>
    </w:tblStylePr>
  </w:style>
  <w:style w:type="table" w:styleId="LightGrid-Accent2">
    <w:name w:val="Light Grid Accent 2"/>
    <w:basedOn w:val="TableNormal"/>
    <w:uiPriority w:val="62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E97132" w:themeColor="accent2"/>
        <w:left w:val="single" w:sz="8" w:space="0" w:color="E97132" w:themeColor="accent2"/>
        <w:bottom w:val="single" w:sz="8" w:space="0" w:color="E97132" w:themeColor="accent2"/>
        <w:right w:val="single" w:sz="8" w:space="0" w:color="E97132" w:themeColor="accent2"/>
        <w:insideH w:val="single" w:sz="8" w:space="0" w:color="E97132" w:themeColor="accent2"/>
        <w:insideV w:val="single" w:sz="8" w:space="0" w:color="E97132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18" w:space="0" w:color="E97132" w:themeColor="accent2"/>
          <w:right w:val="single" w:sz="8" w:space="0" w:color="E97132" w:themeColor="accent2"/>
          <w:insideH w:val="nil"/>
          <w:insideV w:val="single" w:sz="8" w:space="0" w:color="E97132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  <w:insideH w:val="nil"/>
          <w:insideV w:val="single" w:sz="8" w:space="0" w:color="E97132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</w:tcPr>
    </w:tblStylePr>
    <w:tblStylePr w:type="band1Vert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  <w:shd w:val="clear" w:color="auto" w:fill="F9DBCC" w:themeFill="accent2" w:themeFillTint="3F"/>
      </w:tcPr>
    </w:tblStylePr>
    <w:tblStylePr w:type="band1Horz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  <w:insideV w:val="single" w:sz="8" w:space="0" w:color="E97132" w:themeColor="accent2"/>
        </w:tcBorders>
        <w:shd w:val="clear" w:color="auto" w:fill="F9DBCC" w:themeFill="accent2" w:themeFillTint="3F"/>
      </w:tcPr>
    </w:tblStylePr>
    <w:tblStylePr w:type="band2Horz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  <w:insideV w:val="single" w:sz="8" w:space="0" w:color="E97132" w:themeColor="accent2"/>
        </w:tcBorders>
      </w:tcPr>
    </w:tblStylePr>
  </w:style>
  <w:style w:type="table" w:styleId="LightGrid-Accent3">
    <w:name w:val="Light Grid Accent 3"/>
    <w:basedOn w:val="TableNormal"/>
    <w:uiPriority w:val="62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196B24" w:themeColor="accent3"/>
        <w:left w:val="single" w:sz="8" w:space="0" w:color="196B24" w:themeColor="accent3"/>
        <w:bottom w:val="single" w:sz="8" w:space="0" w:color="196B24" w:themeColor="accent3"/>
        <w:right w:val="single" w:sz="8" w:space="0" w:color="196B24" w:themeColor="accent3"/>
        <w:insideH w:val="single" w:sz="8" w:space="0" w:color="196B24" w:themeColor="accent3"/>
        <w:insideV w:val="single" w:sz="8" w:space="0" w:color="196B24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18" w:space="0" w:color="196B24" w:themeColor="accent3"/>
          <w:right w:val="single" w:sz="8" w:space="0" w:color="196B24" w:themeColor="accent3"/>
          <w:insideH w:val="nil"/>
          <w:insideV w:val="single" w:sz="8" w:space="0" w:color="196B24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  <w:insideH w:val="nil"/>
          <w:insideV w:val="single" w:sz="8" w:space="0" w:color="196B24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</w:tcPr>
    </w:tblStylePr>
    <w:tblStylePr w:type="band1Vert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  <w:shd w:val="clear" w:color="auto" w:fill="B3EDBA" w:themeFill="accent3" w:themeFillTint="3F"/>
      </w:tcPr>
    </w:tblStylePr>
    <w:tblStylePr w:type="band1Horz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  <w:insideV w:val="single" w:sz="8" w:space="0" w:color="196B24" w:themeColor="accent3"/>
        </w:tcBorders>
        <w:shd w:val="clear" w:color="auto" w:fill="B3EDBA" w:themeFill="accent3" w:themeFillTint="3F"/>
      </w:tcPr>
    </w:tblStylePr>
    <w:tblStylePr w:type="band2Horz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  <w:insideV w:val="single" w:sz="8" w:space="0" w:color="196B24" w:themeColor="accent3"/>
        </w:tcBorders>
      </w:tcPr>
    </w:tblStylePr>
  </w:style>
  <w:style w:type="table" w:styleId="LightGrid-Accent4">
    <w:name w:val="Light Grid Accent 4"/>
    <w:basedOn w:val="TableNormal"/>
    <w:uiPriority w:val="62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0F9ED5" w:themeColor="accent4"/>
        <w:left w:val="single" w:sz="8" w:space="0" w:color="0F9ED5" w:themeColor="accent4"/>
        <w:bottom w:val="single" w:sz="8" w:space="0" w:color="0F9ED5" w:themeColor="accent4"/>
        <w:right w:val="single" w:sz="8" w:space="0" w:color="0F9ED5" w:themeColor="accent4"/>
        <w:insideH w:val="single" w:sz="8" w:space="0" w:color="0F9ED5" w:themeColor="accent4"/>
        <w:insideV w:val="single" w:sz="8" w:space="0" w:color="0F9ED5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18" w:space="0" w:color="0F9ED5" w:themeColor="accent4"/>
          <w:right w:val="single" w:sz="8" w:space="0" w:color="0F9ED5" w:themeColor="accent4"/>
          <w:insideH w:val="nil"/>
          <w:insideV w:val="single" w:sz="8" w:space="0" w:color="0F9ED5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  <w:insideH w:val="nil"/>
          <w:insideV w:val="single" w:sz="8" w:space="0" w:color="0F9ED5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</w:tcPr>
    </w:tblStylePr>
    <w:tblStylePr w:type="band1Vert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  <w:shd w:val="clear" w:color="auto" w:fill="BDE9FA" w:themeFill="accent4" w:themeFillTint="3F"/>
      </w:tcPr>
    </w:tblStylePr>
    <w:tblStylePr w:type="band1Horz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  <w:insideV w:val="single" w:sz="8" w:space="0" w:color="0F9ED5" w:themeColor="accent4"/>
        </w:tcBorders>
        <w:shd w:val="clear" w:color="auto" w:fill="BDE9FA" w:themeFill="accent4" w:themeFillTint="3F"/>
      </w:tcPr>
    </w:tblStylePr>
    <w:tblStylePr w:type="band2Horz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  <w:insideV w:val="single" w:sz="8" w:space="0" w:color="0F9ED5" w:themeColor="accent4"/>
        </w:tcBorders>
      </w:tcPr>
    </w:tblStylePr>
  </w:style>
  <w:style w:type="table" w:styleId="LightGrid-Accent5">
    <w:name w:val="Light Grid Accent 5"/>
    <w:basedOn w:val="TableNormal"/>
    <w:uiPriority w:val="62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A02B93" w:themeColor="accent5"/>
        <w:left w:val="single" w:sz="8" w:space="0" w:color="A02B93" w:themeColor="accent5"/>
        <w:bottom w:val="single" w:sz="8" w:space="0" w:color="A02B93" w:themeColor="accent5"/>
        <w:right w:val="single" w:sz="8" w:space="0" w:color="A02B93" w:themeColor="accent5"/>
        <w:insideH w:val="single" w:sz="8" w:space="0" w:color="A02B93" w:themeColor="accent5"/>
        <w:insideV w:val="single" w:sz="8" w:space="0" w:color="A02B93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18" w:space="0" w:color="A02B93" w:themeColor="accent5"/>
          <w:right w:val="single" w:sz="8" w:space="0" w:color="A02B93" w:themeColor="accent5"/>
          <w:insideH w:val="nil"/>
          <w:insideV w:val="single" w:sz="8" w:space="0" w:color="A02B93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  <w:insideH w:val="nil"/>
          <w:insideV w:val="single" w:sz="8" w:space="0" w:color="A02B93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</w:tcPr>
    </w:tblStylePr>
    <w:tblStylePr w:type="band1Vert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  <w:shd w:val="clear" w:color="auto" w:fill="EFC3E9" w:themeFill="accent5" w:themeFillTint="3F"/>
      </w:tcPr>
    </w:tblStylePr>
    <w:tblStylePr w:type="band1Horz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  <w:insideV w:val="single" w:sz="8" w:space="0" w:color="A02B93" w:themeColor="accent5"/>
        </w:tcBorders>
        <w:shd w:val="clear" w:color="auto" w:fill="EFC3E9" w:themeFill="accent5" w:themeFillTint="3F"/>
      </w:tcPr>
    </w:tblStylePr>
    <w:tblStylePr w:type="band2Horz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  <w:insideV w:val="single" w:sz="8" w:space="0" w:color="A02B93" w:themeColor="accent5"/>
        </w:tcBorders>
      </w:tcPr>
    </w:tblStylePr>
  </w:style>
  <w:style w:type="table" w:styleId="LightGrid-Accent6">
    <w:name w:val="Light Grid Accent 6"/>
    <w:basedOn w:val="TableNormal"/>
    <w:uiPriority w:val="62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4EA72E" w:themeColor="accent6"/>
        <w:left w:val="single" w:sz="8" w:space="0" w:color="4EA72E" w:themeColor="accent6"/>
        <w:bottom w:val="single" w:sz="8" w:space="0" w:color="4EA72E" w:themeColor="accent6"/>
        <w:right w:val="single" w:sz="8" w:space="0" w:color="4EA72E" w:themeColor="accent6"/>
        <w:insideH w:val="single" w:sz="8" w:space="0" w:color="4EA72E" w:themeColor="accent6"/>
        <w:insideV w:val="single" w:sz="8" w:space="0" w:color="4EA72E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18" w:space="0" w:color="4EA72E" w:themeColor="accent6"/>
          <w:right w:val="single" w:sz="8" w:space="0" w:color="4EA72E" w:themeColor="accent6"/>
          <w:insideH w:val="nil"/>
          <w:insideV w:val="single" w:sz="8" w:space="0" w:color="4EA72E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  <w:insideH w:val="nil"/>
          <w:insideV w:val="single" w:sz="8" w:space="0" w:color="4EA72E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</w:tcPr>
    </w:tblStylePr>
    <w:tblStylePr w:type="band1Vert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  <w:shd w:val="clear" w:color="auto" w:fill="D0EFC5" w:themeFill="accent6" w:themeFillTint="3F"/>
      </w:tcPr>
    </w:tblStylePr>
    <w:tblStylePr w:type="band1Horz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  <w:insideV w:val="single" w:sz="8" w:space="0" w:color="4EA72E" w:themeColor="accent6"/>
        </w:tcBorders>
        <w:shd w:val="clear" w:color="auto" w:fill="D0EFC5" w:themeFill="accent6" w:themeFillTint="3F"/>
      </w:tcPr>
    </w:tblStylePr>
    <w:tblStylePr w:type="band2Horz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  <w:insideV w:val="single" w:sz="8" w:space="0" w:color="4EA72E" w:themeColor="accent6"/>
        </w:tcBorders>
      </w:tcPr>
    </w:tblStylePr>
  </w:style>
  <w:style w:type="table" w:styleId="LightList">
    <w:name w:val="Light List"/>
    <w:basedOn w:val="TableNormal"/>
    <w:uiPriority w:val="61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156082" w:themeColor="accent1"/>
        <w:left w:val="single" w:sz="8" w:space="0" w:color="156082" w:themeColor="accent1"/>
        <w:bottom w:val="single" w:sz="8" w:space="0" w:color="156082" w:themeColor="accent1"/>
        <w:right w:val="single" w:sz="8" w:space="0" w:color="156082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  <w:tblStylePr w:type="band1Horz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</w:style>
  <w:style w:type="table" w:styleId="LightList-Accent2">
    <w:name w:val="Light List Accent 2"/>
    <w:basedOn w:val="TableNormal"/>
    <w:uiPriority w:val="61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E97132" w:themeColor="accent2"/>
        <w:left w:val="single" w:sz="8" w:space="0" w:color="E97132" w:themeColor="accent2"/>
        <w:bottom w:val="single" w:sz="8" w:space="0" w:color="E97132" w:themeColor="accent2"/>
        <w:right w:val="single" w:sz="8" w:space="0" w:color="E97132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</w:tcPr>
    </w:tblStylePr>
    <w:tblStylePr w:type="band1Horz">
      <w:tblPr/>
      <w:tcPr>
        <w:tcBorders>
          <w:top w:val="single" w:sz="8" w:space="0" w:color="E97132" w:themeColor="accent2"/>
          <w:left w:val="single" w:sz="8" w:space="0" w:color="E97132" w:themeColor="accent2"/>
          <w:bottom w:val="single" w:sz="8" w:space="0" w:color="E97132" w:themeColor="accent2"/>
          <w:right w:val="single" w:sz="8" w:space="0" w:color="E97132" w:themeColor="accent2"/>
        </w:tcBorders>
      </w:tcPr>
    </w:tblStylePr>
  </w:style>
  <w:style w:type="table" w:styleId="LightList-Accent3">
    <w:name w:val="Light List Accent 3"/>
    <w:basedOn w:val="TableNormal"/>
    <w:uiPriority w:val="61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196B24" w:themeColor="accent3"/>
        <w:left w:val="single" w:sz="8" w:space="0" w:color="196B24" w:themeColor="accent3"/>
        <w:bottom w:val="single" w:sz="8" w:space="0" w:color="196B24" w:themeColor="accent3"/>
        <w:right w:val="single" w:sz="8" w:space="0" w:color="196B24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</w:tcPr>
    </w:tblStylePr>
    <w:tblStylePr w:type="band1Horz">
      <w:tblPr/>
      <w:tcPr>
        <w:tcBorders>
          <w:top w:val="single" w:sz="8" w:space="0" w:color="196B24" w:themeColor="accent3"/>
          <w:left w:val="single" w:sz="8" w:space="0" w:color="196B24" w:themeColor="accent3"/>
          <w:bottom w:val="single" w:sz="8" w:space="0" w:color="196B24" w:themeColor="accent3"/>
          <w:right w:val="single" w:sz="8" w:space="0" w:color="196B24" w:themeColor="accent3"/>
        </w:tcBorders>
      </w:tcPr>
    </w:tblStylePr>
  </w:style>
  <w:style w:type="table" w:styleId="LightList-Accent4">
    <w:name w:val="Light List Accent 4"/>
    <w:basedOn w:val="TableNormal"/>
    <w:uiPriority w:val="61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0F9ED5" w:themeColor="accent4"/>
        <w:left w:val="single" w:sz="8" w:space="0" w:color="0F9ED5" w:themeColor="accent4"/>
        <w:bottom w:val="single" w:sz="8" w:space="0" w:color="0F9ED5" w:themeColor="accent4"/>
        <w:right w:val="single" w:sz="8" w:space="0" w:color="0F9ED5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</w:tcPr>
    </w:tblStylePr>
    <w:tblStylePr w:type="band1Horz">
      <w:tblPr/>
      <w:tcPr>
        <w:tcBorders>
          <w:top w:val="single" w:sz="8" w:space="0" w:color="0F9ED5" w:themeColor="accent4"/>
          <w:left w:val="single" w:sz="8" w:space="0" w:color="0F9ED5" w:themeColor="accent4"/>
          <w:bottom w:val="single" w:sz="8" w:space="0" w:color="0F9ED5" w:themeColor="accent4"/>
          <w:right w:val="single" w:sz="8" w:space="0" w:color="0F9ED5" w:themeColor="accent4"/>
        </w:tcBorders>
      </w:tcPr>
    </w:tblStylePr>
  </w:style>
  <w:style w:type="table" w:styleId="LightList-Accent5">
    <w:name w:val="Light List Accent 5"/>
    <w:basedOn w:val="TableNormal"/>
    <w:uiPriority w:val="61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A02B93" w:themeColor="accent5"/>
        <w:left w:val="single" w:sz="8" w:space="0" w:color="A02B93" w:themeColor="accent5"/>
        <w:bottom w:val="single" w:sz="8" w:space="0" w:color="A02B93" w:themeColor="accent5"/>
        <w:right w:val="single" w:sz="8" w:space="0" w:color="A02B93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</w:tcPr>
    </w:tblStylePr>
    <w:tblStylePr w:type="band1Horz">
      <w:tblPr/>
      <w:tcPr>
        <w:tcBorders>
          <w:top w:val="single" w:sz="8" w:space="0" w:color="A02B93" w:themeColor="accent5"/>
          <w:left w:val="single" w:sz="8" w:space="0" w:color="A02B93" w:themeColor="accent5"/>
          <w:bottom w:val="single" w:sz="8" w:space="0" w:color="A02B93" w:themeColor="accent5"/>
          <w:right w:val="single" w:sz="8" w:space="0" w:color="A02B93" w:themeColor="accent5"/>
        </w:tcBorders>
      </w:tcPr>
    </w:tblStylePr>
  </w:style>
  <w:style w:type="table" w:styleId="LightList-Accent6">
    <w:name w:val="Light List Accent 6"/>
    <w:basedOn w:val="TableNormal"/>
    <w:uiPriority w:val="61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4EA72E" w:themeColor="accent6"/>
        <w:left w:val="single" w:sz="8" w:space="0" w:color="4EA72E" w:themeColor="accent6"/>
        <w:bottom w:val="single" w:sz="8" w:space="0" w:color="4EA72E" w:themeColor="accent6"/>
        <w:right w:val="single" w:sz="8" w:space="0" w:color="4EA72E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</w:tcPr>
    </w:tblStylePr>
    <w:tblStylePr w:type="band1Horz">
      <w:tblPr/>
      <w:tcPr>
        <w:tcBorders>
          <w:top w:val="single" w:sz="8" w:space="0" w:color="4EA72E" w:themeColor="accent6"/>
          <w:left w:val="single" w:sz="8" w:space="0" w:color="4EA72E" w:themeColor="accent6"/>
          <w:bottom w:val="single" w:sz="8" w:space="0" w:color="4EA72E" w:themeColor="accent6"/>
          <w:right w:val="single" w:sz="8" w:space="0" w:color="4EA72E" w:themeColor="accent6"/>
        </w:tcBorders>
      </w:tcPr>
    </w:tblStylePr>
  </w:style>
  <w:style w:type="table" w:styleId="LightShading">
    <w:name w:val="Light Shading"/>
    <w:basedOn w:val="TableNormal"/>
    <w:uiPriority w:val="60"/>
    <w:semiHidden/>
    <w:unhideWhenUsed/>
    <w:rsid w:val="00487A7F"/>
    <w:pPr>
      <w:spacing w:after="0" w:line="240" w:lineRule="auto"/>
    </w:pPr>
    <w:rPr>
      <w:color w:val="000000" w:themeColor="text1" w:themeShade="BF"/>
      <w:kern w:val="0"/>
      <w14:ligatures w14:val="none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semiHidden/>
    <w:unhideWhenUsed/>
    <w:rsid w:val="00487A7F"/>
    <w:pPr>
      <w:spacing w:after="0" w:line="240" w:lineRule="auto"/>
    </w:pPr>
    <w:rPr>
      <w:color w:val="0F4761" w:themeColor="accent1" w:themeShade="BF"/>
      <w:kern w:val="0"/>
      <w14:ligatures w14:val="none"/>
    </w:rPr>
    <w:tblPr>
      <w:tblStyleRowBandSize w:val="1"/>
      <w:tblStyleColBandSize w:val="1"/>
      <w:tblBorders>
        <w:top w:val="single" w:sz="8" w:space="0" w:color="156082" w:themeColor="accent1"/>
        <w:bottom w:val="single" w:sz="8" w:space="0" w:color="156082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56082" w:themeColor="accent1"/>
          <w:left w:val="nil"/>
          <w:bottom w:val="single" w:sz="8" w:space="0" w:color="156082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56082" w:themeColor="accent1"/>
          <w:left w:val="nil"/>
          <w:bottom w:val="single" w:sz="8" w:space="0" w:color="156082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</w:style>
  <w:style w:type="table" w:styleId="LightShading-Accent2">
    <w:name w:val="Light Shading Accent 2"/>
    <w:basedOn w:val="TableNormal"/>
    <w:uiPriority w:val="60"/>
    <w:semiHidden/>
    <w:unhideWhenUsed/>
    <w:rsid w:val="00487A7F"/>
    <w:pPr>
      <w:spacing w:after="0" w:line="240" w:lineRule="auto"/>
    </w:pPr>
    <w:rPr>
      <w:color w:val="BF4E14" w:themeColor="accent2" w:themeShade="BF"/>
      <w:kern w:val="0"/>
      <w14:ligatures w14:val="none"/>
    </w:rPr>
    <w:tblPr>
      <w:tblStyleRowBandSize w:val="1"/>
      <w:tblStyleColBandSize w:val="1"/>
      <w:tblBorders>
        <w:top w:val="single" w:sz="8" w:space="0" w:color="E97132" w:themeColor="accent2"/>
        <w:bottom w:val="single" w:sz="8" w:space="0" w:color="E97132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97132" w:themeColor="accent2"/>
          <w:left w:val="nil"/>
          <w:bottom w:val="single" w:sz="8" w:space="0" w:color="E97132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97132" w:themeColor="accent2"/>
          <w:left w:val="nil"/>
          <w:bottom w:val="single" w:sz="8" w:space="0" w:color="E97132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</w:style>
  <w:style w:type="table" w:styleId="LightShading-Accent3">
    <w:name w:val="Light Shading Accent 3"/>
    <w:basedOn w:val="TableNormal"/>
    <w:uiPriority w:val="60"/>
    <w:semiHidden/>
    <w:unhideWhenUsed/>
    <w:rsid w:val="00487A7F"/>
    <w:pPr>
      <w:spacing w:after="0" w:line="240" w:lineRule="auto"/>
    </w:pPr>
    <w:rPr>
      <w:color w:val="124F1A" w:themeColor="accent3" w:themeShade="BF"/>
      <w:kern w:val="0"/>
      <w14:ligatures w14:val="none"/>
    </w:rPr>
    <w:tblPr>
      <w:tblStyleRowBandSize w:val="1"/>
      <w:tblStyleColBandSize w:val="1"/>
      <w:tblBorders>
        <w:top w:val="single" w:sz="8" w:space="0" w:color="196B24" w:themeColor="accent3"/>
        <w:bottom w:val="single" w:sz="8" w:space="0" w:color="196B24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96B24" w:themeColor="accent3"/>
          <w:left w:val="nil"/>
          <w:bottom w:val="single" w:sz="8" w:space="0" w:color="196B24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96B24" w:themeColor="accent3"/>
          <w:left w:val="nil"/>
          <w:bottom w:val="single" w:sz="8" w:space="0" w:color="196B24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</w:style>
  <w:style w:type="table" w:styleId="LightShading-Accent4">
    <w:name w:val="Light Shading Accent 4"/>
    <w:basedOn w:val="TableNormal"/>
    <w:uiPriority w:val="60"/>
    <w:semiHidden/>
    <w:unhideWhenUsed/>
    <w:rsid w:val="00487A7F"/>
    <w:pPr>
      <w:spacing w:after="0" w:line="240" w:lineRule="auto"/>
    </w:pPr>
    <w:rPr>
      <w:color w:val="0B769F" w:themeColor="accent4" w:themeShade="BF"/>
      <w:kern w:val="0"/>
      <w14:ligatures w14:val="none"/>
    </w:rPr>
    <w:tblPr>
      <w:tblStyleRowBandSize w:val="1"/>
      <w:tblStyleColBandSize w:val="1"/>
      <w:tblBorders>
        <w:top w:val="single" w:sz="8" w:space="0" w:color="0F9ED5" w:themeColor="accent4"/>
        <w:bottom w:val="single" w:sz="8" w:space="0" w:color="0F9ED5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F9ED5" w:themeColor="accent4"/>
          <w:left w:val="nil"/>
          <w:bottom w:val="single" w:sz="8" w:space="0" w:color="0F9ED5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F9ED5" w:themeColor="accent4"/>
          <w:left w:val="nil"/>
          <w:bottom w:val="single" w:sz="8" w:space="0" w:color="0F9ED5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</w:style>
  <w:style w:type="table" w:styleId="LightShading-Accent5">
    <w:name w:val="Light Shading Accent 5"/>
    <w:basedOn w:val="TableNormal"/>
    <w:uiPriority w:val="60"/>
    <w:semiHidden/>
    <w:unhideWhenUsed/>
    <w:rsid w:val="00487A7F"/>
    <w:pPr>
      <w:spacing w:after="0" w:line="240" w:lineRule="auto"/>
    </w:pPr>
    <w:rPr>
      <w:color w:val="77206D" w:themeColor="accent5" w:themeShade="BF"/>
      <w:kern w:val="0"/>
      <w14:ligatures w14:val="none"/>
    </w:rPr>
    <w:tblPr>
      <w:tblStyleRowBandSize w:val="1"/>
      <w:tblStyleColBandSize w:val="1"/>
      <w:tblBorders>
        <w:top w:val="single" w:sz="8" w:space="0" w:color="A02B93" w:themeColor="accent5"/>
        <w:bottom w:val="single" w:sz="8" w:space="0" w:color="A02B93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02B93" w:themeColor="accent5"/>
          <w:left w:val="nil"/>
          <w:bottom w:val="single" w:sz="8" w:space="0" w:color="A02B93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02B93" w:themeColor="accent5"/>
          <w:left w:val="nil"/>
          <w:bottom w:val="single" w:sz="8" w:space="0" w:color="A02B93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</w:style>
  <w:style w:type="table" w:styleId="LightShading-Accent6">
    <w:name w:val="Light Shading Accent 6"/>
    <w:basedOn w:val="TableNormal"/>
    <w:uiPriority w:val="60"/>
    <w:semiHidden/>
    <w:unhideWhenUsed/>
    <w:rsid w:val="00487A7F"/>
    <w:pPr>
      <w:spacing w:after="0" w:line="240" w:lineRule="auto"/>
    </w:pPr>
    <w:rPr>
      <w:color w:val="3A7C22" w:themeColor="accent6" w:themeShade="BF"/>
      <w:kern w:val="0"/>
      <w14:ligatures w14:val="none"/>
    </w:rPr>
    <w:tblPr>
      <w:tblStyleRowBandSize w:val="1"/>
      <w:tblStyleColBandSize w:val="1"/>
      <w:tblBorders>
        <w:top w:val="single" w:sz="8" w:space="0" w:color="4EA72E" w:themeColor="accent6"/>
        <w:bottom w:val="single" w:sz="8" w:space="0" w:color="4EA72E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EA72E" w:themeColor="accent6"/>
          <w:left w:val="nil"/>
          <w:bottom w:val="single" w:sz="8" w:space="0" w:color="4EA72E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EA72E" w:themeColor="accent6"/>
          <w:left w:val="nil"/>
          <w:bottom w:val="single" w:sz="8" w:space="0" w:color="4EA72E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</w:style>
  <w:style w:type="character" w:styleId="LineNumber">
    <w:name w:val="line number"/>
    <w:basedOn w:val="DefaultParagraphFont"/>
    <w:uiPriority w:val="99"/>
    <w:semiHidden/>
    <w:unhideWhenUsed/>
    <w:rsid w:val="00487A7F"/>
    <w:rPr>
      <w:lang w:val="en-US" w:bidi="ar-DZ"/>
    </w:rPr>
  </w:style>
  <w:style w:type="paragraph" w:styleId="List">
    <w:name w:val="List"/>
    <w:basedOn w:val="Normal"/>
    <w:uiPriority w:val="99"/>
    <w:semiHidden/>
    <w:unhideWhenUsed/>
    <w:rsid w:val="00487A7F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rsid w:val="00487A7F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487A7F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487A7F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rsid w:val="00487A7F"/>
    <w:pPr>
      <w:ind w:left="1415" w:hanging="283"/>
      <w:contextualSpacing/>
    </w:pPr>
  </w:style>
  <w:style w:type="paragraph" w:styleId="ListBullet">
    <w:name w:val="List Bullet"/>
    <w:basedOn w:val="Normal"/>
    <w:uiPriority w:val="99"/>
    <w:unhideWhenUsed/>
    <w:rsid w:val="00487A7F"/>
    <w:pPr>
      <w:numPr>
        <w:numId w:val="10"/>
      </w:numPr>
      <w:contextualSpacing/>
    </w:pPr>
  </w:style>
  <w:style w:type="paragraph" w:styleId="ListBullet2">
    <w:name w:val="List Bullet 2"/>
    <w:basedOn w:val="Normal"/>
    <w:uiPriority w:val="99"/>
    <w:semiHidden/>
    <w:unhideWhenUsed/>
    <w:rsid w:val="00487A7F"/>
    <w:pPr>
      <w:numPr>
        <w:numId w:val="11"/>
      </w:numPr>
      <w:contextualSpacing/>
    </w:pPr>
  </w:style>
  <w:style w:type="paragraph" w:styleId="ListBullet3">
    <w:name w:val="List Bullet 3"/>
    <w:basedOn w:val="Normal"/>
    <w:uiPriority w:val="99"/>
    <w:semiHidden/>
    <w:unhideWhenUsed/>
    <w:rsid w:val="00487A7F"/>
    <w:pPr>
      <w:numPr>
        <w:numId w:val="53"/>
      </w:numPr>
      <w:contextualSpacing/>
    </w:pPr>
  </w:style>
  <w:style w:type="paragraph" w:styleId="ListBullet4">
    <w:name w:val="List Bullet 4"/>
    <w:basedOn w:val="Normal"/>
    <w:uiPriority w:val="99"/>
    <w:semiHidden/>
    <w:unhideWhenUsed/>
    <w:rsid w:val="00487A7F"/>
    <w:pPr>
      <w:numPr>
        <w:numId w:val="54"/>
      </w:numPr>
      <w:contextualSpacing/>
    </w:pPr>
  </w:style>
  <w:style w:type="paragraph" w:styleId="ListBullet5">
    <w:name w:val="List Bullet 5"/>
    <w:basedOn w:val="Normal"/>
    <w:uiPriority w:val="99"/>
    <w:semiHidden/>
    <w:unhideWhenUsed/>
    <w:rsid w:val="00487A7F"/>
    <w:pPr>
      <w:numPr>
        <w:numId w:val="55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487A7F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487A7F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487A7F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487A7F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487A7F"/>
    <w:pPr>
      <w:spacing w:after="120"/>
      <w:ind w:left="1415"/>
      <w:contextualSpacing/>
    </w:pPr>
  </w:style>
  <w:style w:type="paragraph" w:styleId="ListNumber">
    <w:name w:val="List Number"/>
    <w:basedOn w:val="Normal"/>
    <w:uiPriority w:val="99"/>
    <w:semiHidden/>
    <w:unhideWhenUsed/>
    <w:rsid w:val="00487A7F"/>
    <w:pPr>
      <w:numPr>
        <w:numId w:val="12"/>
      </w:numPr>
      <w:contextualSpacing/>
    </w:pPr>
  </w:style>
  <w:style w:type="paragraph" w:styleId="ListNumber2">
    <w:name w:val="List Number 2"/>
    <w:basedOn w:val="Normal"/>
    <w:uiPriority w:val="99"/>
    <w:semiHidden/>
    <w:unhideWhenUsed/>
    <w:rsid w:val="00487A7F"/>
    <w:pPr>
      <w:numPr>
        <w:numId w:val="13"/>
      </w:numPr>
      <w:contextualSpacing/>
    </w:pPr>
  </w:style>
  <w:style w:type="paragraph" w:styleId="ListNumber3">
    <w:name w:val="List Number 3"/>
    <w:basedOn w:val="Normal"/>
    <w:uiPriority w:val="99"/>
    <w:semiHidden/>
    <w:unhideWhenUsed/>
    <w:rsid w:val="00487A7F"/>
    <w:pPr>
      <w:numPr>
        <w:numId w:val="14"/>
      </w:numPr>
      <w:contextualSpacing/>
    </w:pPr>
  </w:style>
  <w:style w:type="paragraph" w:styleId="ListNumber4">
    <w:name w:val="List Number 4"/>
    <w:basedOn w:val="Normal"/>
    <w:uiPriority w:val="99"/>
    <w:semiHidden/>
    <w:unhideWhenUsed/>
    <w:rsid w:val="00487A7F"/>
    <w:pPr>
      <w:numPr>
        <w:numId w:val="15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487A7F"/>
    <w:pPr>
      <w:numPr>
        <w:numId w:val="16"/>
      </w:numPr>
      <w:contextualSpacing/>
    </w:pPr>
  </w:style>
  <w:style w:type="table" w:styleId="ListTable1Light">
    <w:name w:val="List Table 1 Light"/>
    <w:basedOn w:val="TableNormal"/>
    <w:uiPriority w:val="46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1Light-Accent1">
    <w:name w:val="List Table 1 Light Accent 1"/>
    <w:basedOn w:val="TableNormal"/>
    <w:uiPriority w:val="46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5B0E1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5B0E1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ListTable1Light-Accent2">
    <w:name w:val="List Table 1 Light Accent 2"/>
    <w:basedOn w:val="TableNormal"/>
    <w:uiPriority w:val="46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1A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1A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ListTable1Light-Accent3">
    <w:name w:val="List Table 1 Light Accent 3"/>
    <w:basedOn w:val="TableNormal"/>
    <w:uiPriority w:val="46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7D459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7D45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ListTable1Light-Accent4">
    <w:name w:val="List Table 1 Light Accent 4"/>
    <w:basedOn w:val="TableNormal"/>
    <w:uiPriority w:val="46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0CAF3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0CAF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ListTable1Light-Accent5">
    <w:name w:val="List Table 1 Light Accent 5"/>
    <w:basedOn w:val="TableNormal"/>
    <w:uiPriority w:val="46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86DCB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86DC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ListTable1Light-Accent6">
    <w:name w:val="List Table 1 Light Accent 6"/>
    <w:basedOn w:val="TableNormal"/>
    <w:uiPriority w:val="46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DD873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DD87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ListTable2">
    <w:name w:val="List Table 2"/>
    <w:basedOn w:val="TableNormal"/>
    <w:uiPriority w:val="47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2-Accent1">
    <w:name w:val="List Table 2 Accent 1"/>
    <w:basedOn w:val="TableNormal"/>
    <w:uiPriority w:val="47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45B0E1" w:themeColor="accent1" w:themeTint="99"/>
        <w:bottom w:val="single" w:sz="4" w:space="0" w:color="45B0E1" w:themeColor="accent1" w:themeTint="99"/>
        <w:insideH w:val="single" w:sz="4" w:space="0" w:color="45B0E1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ListTable2-Accent2">
    <w:name w:val="List Table 2 Accent 2"/>
    <w:basedOn w:val="TableNormal"/>
    <w:uiPriority w:val="47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1A983" w:themeColor="accent2" w:themeTint="99"/>
        <w:bottom w:val="single" w:sz="4" w:space="0" w:color="F1A983" w:themeColor="accent2" w:themeTint="99"/>
        <w:insideH w:val="single" w:sz="4" w:space="0" w:color="F1A983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ListTable2-Accent3">
    <w:name w:val="List Table 2 Accent 3"/>
    <w:basedOn w:val="TableNormal"/>
    <w:uiPriority w:val="47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47D459" w:themeColor="accent3" w:themeTint="99"/>
        <w:bottom w:val="single" w:sz="4" w:space="0" w:color="47D459" w:themeColor="accent3" w:themeTint="99"/>
        <w:insideH w:val="single" w:sz="4" w:space="0" w:color="47D459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ListTable2-Accent4">
    <w:name w:val="List Table 2 Accent 4"/>
    <w:basedOn w:val="TableNormal"/>
    <w:uiPriority w:val="47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60CAF3" w:themeColor="accent4" w:themeTint="99"/>
        <w:bottom w:val="single" w:sz="4" w:space="0" w:color="60CAF3" w:themeColor="accent4" w:themeTint="99"/>
        <w:insideH w:val="single" w:sz="4" w:space="0" w:color="60CAF3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ListTable2-Accent5">
    <w:name w:val="List Table 2 Accent 5"/>
    <w:basedOn w:val="TableNormal"/>
    <w:uiPriority w:val="47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D86DCB" w:themeColor="accent5" w:themeTint="99"/>
        <w:bottom w:val="single" w:sz="4" w:space="0" w:color="D86DCB" w:themeColor="accent5" w:themeTint="99"/>
        <w:insideH w:val="single" w:sz="4" w:space="0" w:color="D86DCB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ListTable2-Accent6">
    <w:name w:val="List Table 2 Accent 6"/>
    <w:basedOn w:val="TableNormal"/>
    <w:uiPriority w:val="47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8DD873" w:themeColor="accent6" w:themeTint="99"/>
        <w:bottom w:val="single" w:sz="4" w:space="0" w:color="8DD873" w:themeColor="accent6" w:themeTint="99"/>
        <w:insideH w:val="single" w:sz="4" w:space="0" w:color="8DD873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ListTable3">
    <w:name w:val="List Table 3"/>
    <w:basedOn w:val="TableNormal"/>
    <w:uiPriority w:val="48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Table3-Accent1">
    <w:name w:val="List Table 3 Accent 1"/>
    <w:basedOn w:val="TableNormal"/>
    <w:uiPriority w:val="48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156082" w:themeColor="accent1"/>
        <w:left w:val="single" w:sz="4" w:space="0" w:color="156082" w:themeColor="accent1"/>
        <w:bottom w:val="single" w:sz="4" w:space="0" w:color="156082" w:themeColor="accent1"/>
        <w:right w:val="single" w:sz="4" w:space="0" w:color="156082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56082" w:themeFill="accent1"/>
      </w:tcPr>
    </w:tblStylePr>
    <w:tblStylePr w:type="lastRow">
      <w:rPr>
        <w:b/>
        <w:bCs/>
      </w:rPr>
      <w:tblPr/>
      <w:tcPr>
        <w:tcBorders>
          <w:top w:val="double" w:sz="4" w:space="0" w:color="156082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56082" w:themeColor="accent1"/>
          <w:right w:val="single" w:sz="4" w:space="0" w:color="156082" w:themeColor="accent1"/>
        </w:tcBorders>
      </w:tcPr>
    </w:tblStylePr>
    <w:tblStylePr w:type="band1Horz">
      <w:tblPr/>
      <w:tcPr>
        <w:tcBorders>
          <w:top w:val="single" w:sz="4" w:space="0" w:color="156082" w:themeColor="accent1"/>
          <w:bottom w:val="single" w:sz="4" w:space="0" w:color="156082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56082" w:themeColor="accent1"/>
          <w:left w:val="nil"/>
        </w:tcBorders>
      </w:tcPr>
    </w:tblStylePr>
    <w:tblStylePr w:type="swCell">
      <w:tblPr/>
      <w:tcPr>
        <w:tcBorders>
          <w:top w:val="double" w:sz="4" w:space="0" w:color="156082" w:themeColor="accent1"/>
          <w:right w:val="nil"/>
        </w:tcBorders>
      </w:tcPr>
    </w:tblStylePr>
  </w:style>
  <w:style w:type="table" w:styleId="ListTable3-Accent2">
    <w:name w:val="List Table 3 Accent 2"/>
    <w:basedOn w:val="TableNormal"/>
    <w:uiPriority w:val="48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E97132" w:themeColor="accent2"/>
        <w:left w:val="single" w:sz="4" w:space="0" w:color="E97132" w:themeColor="accent2"/>
        <w:bottom w:val="single" w:sz="4" w:space="0" w:color="E97132" w:themeColor="accent2"/>
        <w:right w:val="single" w:sz="4" w:space="0" w:color="E97132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97132" w:themeFill="accent2"/>
      </w:tcPr>
    </w:tblStylePr>
    <w:tblStylePr w:type="lastRow">
      <w:rPr>
        <w:b/>
        <w:bCs/>
      </w:rPr>
      <w:tblPr/>
      <w:tcPr>
        <w:tcBorders>
          <w:top w:val="double" w:sz="4" w:space="0" w:color="E97132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97132" w:themeColor="accent2"/>
          <w:right w:val="single" w:sz="4" w:space="0" w:color="E97132" w:themeColor="accent2"/>
        </w:tcBorders>
      </w:tcPr>
    </w:tblStylePr>
    <w:tblStylePr w:type="band1Horz">
      <w:tblPr/>
      <w:tcPr>
        <w:tcBorders>
          <w:top w:val="single" w:sz="4" w:space="0" w:color="E97132" w:themeColor="accent2"/>
          <w:bottom w:val="single" w:sz="4" w:space="0" w:color="E97132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97132" w:themeColor="accent2"/>
          <w:left w:val="nil"/>
        </w:tcBorders>
      </w:tcPr>
    </w:tblStylePr>
    <w:tblStylePr w:type="swCell">
      <w:tblPr/>
      <w:tcPr>
        <w:tcBorders>
          <w:top w:val="double" w:sz="4" w:space="0" w:color="E97132" w:themeColor="accent2"/>
          <w:right w:val="nil"/>
        </w:tcBorders>
      </w:tcPr>
    </w:tblStylePr>
  </w:style>
  <w:style w:type="table" w:styleId="ListTable3-Accent3">
    <w:name w:val="List Table 3 Accent 3"/>
    <w:basedOn w:val="TableNormal"/>
    <w:uiPriority w:val="48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196B24" w:themeColor="accent3"/>
        <w:left w:val="single" w:sz="4" w:space="0" w:color="196B24" w:themeColor="accent3"/>
        <w:bottom w:val="single" w:sz="4" w:space="0" w:color="196B24" w:themeColor="accent3"/>
        <w:right w:val="single" w:sz="4" w:space="0" w:color="196B24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96B24" w:themeFill="accent3"/>
      </w:tcPr>
    </w:tblStylePr>
    <w:tblStylePr w:type="lastRow">
      <w:rPr>
        <w:b/>
        <w:bCs/>
      </w:rPr>
      <w:tblPr/>
      <w:tcPr>
        <w:tcBorders>
          <w:top w:val="double" w:sz="4" w:space="0" w:color="196B24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96B24" w:themeColor="accent3"/>
          <w:right w:val="single" w:sz="4" w:space="0" w:color="196B24" w:themeColor="accent3"/>
        </w:tcBorders>
      </w:tcPr>
    </w:tblStylePr>
    <w:tblStylePr w:type="band1Horz">
      <w:tblPr/>
      <w:tcPr>
        <w:tcBorders>
          <w:top w:val="single" w:sz="4" w:space="0" w:color="196B24" w:themeColor="accent3"/>
          <w:bottom w:val="single" w:sz="4" w:space="0" w:color="196B24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96B24" w:themeColor="accent3"/>
          <w:left w:val="nil"/>
        </w:tcBorders>
      </w:tcPr>
    </w:tblStylePr>
    <w:tblStylePr w:type="swCell">
      <w:tblPr/>
      <w:tcPr>
        <w:tcBorders>
          <w:top w:val="double" w:sz="4" w:space="0" w:color="196B24" w:themeColor="accent3"/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0F9ED5" w:themeColor="accent4"/>
        <w:left w:val="single" w:sz="4" w:space="0" w:color="0F9ED5" w:themeColor="accent4"/>
        <w:bottom w:val="single" w:sz="4" w:space="0" w:color="0F9ED5" w:themeColor="accent4"/>
        <w:right w:val="single" w:sz="4" w:space="0" w:color="0F9ED5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F9ED5" w:themeFill="accent4"/>
      </w:tcPr>
    </w:tblStylePr>
    <w:tblStylePr w:type="lastRow">
      <w:rPr>
        <w:b/>
        <w:bCs/>
      </w:rPr>
      <w:tblPr/>
      <w:tcPr>
        <w:tcBorders>
          <w:top w:val="double" w:sz="4" w:space="0" w:color="0F9ED5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F9ED5" w:themeColor="accent4"/>
          <w:right w:val="single" w:sz="4" w:space="0" w:color="0F9ED5" w:themeColor="accent4"/>
        </w:tcBorders>
      </w:tcPr>
    </w:tblStylePr>
    <w:tblStylePr w:type="band1Horz">
      <w:tblPr/>
      <w:tcPr>
        <w:tcBorders>
          <w:top w:val="single" w:sz="4" w:space="0" w:color="0F9ED5" w:themeColor="accent4"/>
          <w:bottom w:val="single" w:sz="4" w:space="0" w:color="0F9ED5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F9ED5" w:themeColor="accent4"/>
          <w:left w:val="nil"/>
        </w:tcBorders>
      </w:tcPr>
    </w:tblStylePr>
    <w:tblStylePr w:type="swCell">
      <w:tblPr/>
      <w:tcPr>
        <w:tcBorders>
          <w:top w:val="double" w:sz="4" w:space="0" w:color="0F9ED5" w:themeColor="accent4"/>
          <w:right w:val="nil"/>
        </w:tcBorders>
      </w:tcPr>
    </w:tblStylePr>
  </w:style>
  <w:style w:type="table" w:styleId="ListTable3-Accent5">
    <w:name w:val="List Table 3 Accent 5"/>
    <w:basedOn w:val="TableNormal"/>
    <w:uiPriority w:val="48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A02B93" w:themeColor="accent5"/>
        <w:left w:val="single" w:sz="4" w:space="0" w:color="A02B93" w:themeColor="accent5"/>
        <w:bottom w:val="single" w:sz="4" w:space="0" w:color="A02B93" w:themeColor="accent5"/>
        <w:right w:val="single" w:sz="4" w:space="0" w:color="A02B93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02B93" w:themeFill="accent5"/>
      </w:tcPr>
    </w:tblStylePr>
    <w:tblStylePr w:type="lastRow">
      <w:rPr>
        <w:b/>
        <w:bCs/>
      </w:rPr>
      <w:tblPr/>
      <w:tcPr>
        <w:tcBorders>
          <w:top w:val="double" w:sz="4" w:space="0" w:color="A02B93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02B93" w:themeColor="accent5"/>
          <w:right w:val="single" w:sz="4" w:space="0" w:color="A02B93" w:themeColor="accent5"/>
        </w:tcBorders>
      </w:tcPr>
    </w:tblStylePr>
    <w:tblStylePr w:type="band1Horz">
      <w:tblPr/>
      <w:tcPr>
        <w:tcBorders>
          <w:top w:val="single" w:sz="4" w:space="0" w:color="A02B93" w:themeColor="accent5"/>
          <w:bottom w:val="single" w:sz="4" w:space="0" w:color="A02B93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02B93" w:themeColor="accent5"/>
          <w:left w:val="nil"/>
        </w:tcBorders>
      </w:tcPr>
    </w:tblStylePr>
    <w:tblStylePr w:type="swCell">
      <w:tblPr/>
      <w:tcPr>
        <w:tcBorders>
          <w:top w:val="double" w:sz="4" w:space="0" w:color="A02B93" w:themeColor="accent5"/>
          <w:right w:val="nil"/>
        </w:tcBorders>
      </w:tcPr>
    </w:tblStylePr>
  </w:style>
  <w:style w:type="table" w:styleId="ListTable3-Accent6">
    <w:name w:val="List Table 3 Accent 6"/>
    <w:basedOn w:val="TableNormal"/>
    <w:uiPriority w:val="48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4EA72E" w:themeColor="accent6"/>
        <w:left w:val="single" w:sz="4" w:space="0" w:color="4EA72E" w:themeColor="accent6"/>
        <w:bottom w:val="single" w:sz="4" w:space="0" w:color="4EA72E" w:themeColor="accent6"/>
        <w:right w:val="single" w:sz="4" w:space="0" w:color="4EA72E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EA72E" w:themeFill="accent6"/>
      </w:tcPr>
    </w:tblStylePr>
    <w:tblStylePr w:type="lastRow">
      <w:rPr>
        <w:b/>
        <w:bCs/>
      </w:rPr>
      <w:tblPr/>
      <w:tcPr>
        <w:tcBorders>
          <w:top w:val="double" w:sz="4" w:space="0" w:color="4EA72E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EA72E" w:themeColor="accent6"/>
          <w:right w:val="single" w:sz="4" w:space="0" w:color="4EA72E" w:themeColor="accent6"/>
        </w:tcBorders>
      </w:tcPr>
    </w:tblStylePr>
    <w:tblStylePr w:type="band1Horz">
      <w:tblPr/>
      <w:tcPr>
        <w:tcBorders>
          <w:top w:val="single" w:sz="4" w:space="0" w:color="4EA72E" w:themeColor="accent6"/>
          <w:bottom w:val="single" w:sz="4" w:space="0" w:color="4EA72E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EA72E" w:themeColor="accent6"/>
          <w:left w:val="nil"/>
        </w:tcBorders>
      </w:tcPr>
    </w:tblStylePr>
    <w:tblStylePr w:type="swCell">
      <w:tblPr/>
      <w:tcPr>
        <w:tcBorders>
          <w:top w:val="double" w:sz="4" w:space="0" w:color="4EA72E" w:themeColor="accent6"/>
          <w:right w:val="nil"/>
        </w:tcBorders>
      </w:tcPr>
    </w:tblStylePr>
  </w:style>
  <w:style w:type="table" w:styleId="ListTable4">
    <w:name w:val="List Table 4"/>
    <w:basedOn w:val="TableNormal"/>
    <w:uiPriority w:val="49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4-Accent1">
    <w:name w:val="List Table 4 Accent 1"/>
    <w:basedOn w:val="TableNormal"/>
    <w:uiPriority w:val="49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45B0E1" w:themeColor="accent1" w:themeTint="99"/>
        <w:left w:val="single" w:sz="4" w:space="0" w:color="45B0E1" w:themeColor="accent1" w:themeTint="99"/>
        <w:bottom w:val="single" w:sz="4" w:space="0" w:color="45B0E1" w:themeColor="accent1" w:themeTint="99"/>
        <w:right w:val="single" w:sz="4" w:space="0" w:color="45B0E1" w:themeColor="accent1" w:themeTint="99"/>
        <w:insideH w:val="single" w:sz="4" w:space="0" w:color="45B0E1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56082" w:themeColor="accent1"/>
          <w:left w:val="single" w:sz="4" w:space="0" w:color="156082" w:themeColor="accent1"/>
          <w:bottom w:val="single" w:sz="4" w:space="0" w:color="156082" w:themeColor="accent1"/>
          <w:right w:val="single" w:sz="4" w:space="0" w:color="156082" w:themeColor="accent1"/>
          <w:insideH w:val="nil"/>
        </w:tcBorders>
        <w:shd w:val="clear" w:color="auto" w:fill="156082" w:themeFill="accent1"/>
      </w:tcPr>
    </w:tblStylePr>
    <w:tblStylePr w:type="lastRow">
      <w:rPr>
        <w:b/>
        <w:bCs/>
      </w:rPr>
      <w:tblPr/>
      <w:tcPr>
        <w:tcBorders>
          <w:top w:val="double" w:sz="4" w:space="0" w:color="45B0E1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ListTable4-Accent2">
    <w:name w:val="List Table 4 Accent 2"/>
    <w:basedOn w:val="TableNormal"/>
    <w:uiPriority w:val="49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1A983" w:themeColor="accent2" w:themeTint="99"/>
        <w:left w:val="single" w:sz="4" w:space="0" w:color="F1A983" w:themeColor="accent2" w:themeTint="99"/>
        <w:bottom w:val="single" w:sz="4" w:space="0" w:color="F1A983" w:themeColor="accent2" w:themeTint="99"/>
        <w:right w:val="single" w:sz="4" w:space="0" w:color="F1A983" w:themeColor="accent2" w:themeTint="99"/>
        <w:insideH w:val="single" w:sz="4" w:space="0" w:color="F1A9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97132" w:themeColor="accent2"/>
          <w:left w:val="single" w:sz="4" w:space="0" w:color="E97132" w:themeColor="accent2"/>
          <w:bottom w:val="single" w:sz="4" w:space="0" w:color="E97132" w:themeColor="accent2"/>
          <w:right w:val="single" w:sz="4" w:space="0" w:color="E97132" w:themeColor="accent2"/>
          <w:insideH w:val="nil"/>
        </w:tcBorders>
        <w:shd w:val="clear" w:color="auto" w:fill="E97132" w:themeFill="accent2"/>
      </w:tcPr>
    </w:tblStylePr>
    <w:tblStylePr w:type="lastRow">
      <w:rPr>
        <w:b/>
        <w:bCs/>
      </w:rPr>
      <w:tblPr/>
      <w:tcPr>
        <w:tcBorders>
          <w:top w:val="double" w:sz="4" w:space="0" w:color="F1A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ListTable4-Accent3">
    <w:name w:val="List Table 4 Accent 3"/>
    <w:basedOn w:val="TableNormal"/>
    <w:uiPriority w:val="49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47D459" w:themeColor="accent3" w:themeTint="99"/>
        <w:left w:val="single" w:sz="4" w:space="0" w:color="47D459" w:themeColor="accent3" w:themeTint="99"/>
        <w:bottom w:val="single" w:sz="4" w:space="0" w:color="47D459" w:themeColor="accent3" w:themeTint="99"/>
        <w:right w:val="single" w:sz="4" w:space="0" w:color="47D459" w:themeColor="accent3" w:themeTint="99"/>
        <w:insideH w:val="single" w:sz="4" w:space="0" w:color="47D45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96B24" w:themeColor="accent3"/>
          <w:left w:val="single" w:sz="4" w:space="0" w:color="196B24" w:themeColor="accent3"/>
          <w:bottom w:val="single" w:sz="4" w:space="0" w:color="196B24" w:themeColor="accent3"/>
          <w:right w:val="single" w:sz="4" w:space="0" w:color="196B24" w:themeColor="accent3"/>
          <w:insideH w:val="nil"/>
        </w:tcBorders>
        <w:shd w:val="clear" w:color="auto" w:fill="196B24" w:themeFill="accent3"/>
      </w:tcPr>
    </w:tblStylePr>
    <w:tblStylePr w:type="lastRow">
      <w:rPr>
        <w:b/>
        <w:bCs/>
      </w:rPr>
      <w:tblPr/>
      <w:tcPr>
        <w:tcBorders>
          <w:top w:val="double" w:sz="4" w:space="0" w:color="47D45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ListTable4-Accent4">
    <w:name w:val="List Table 4 Accent 4"/>
    <w:basedOn w:val="TableNormal"/>
    <w:uiPriority w:val="49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60CAF3" w:themeColor="accent4" w:themeTint="99"/>
        <w:left w:val="single" w:sz="4" w:space="0" w:color="60CAF3" w:themeColor="accent4" w:themeTint="99"/>
        <w:bottom w:val="single" w:sz="4" w:space="0" w:color="60CAF3" w:themeColor="accent4" w:themeTint="99"/>
        <w:right w:val="single" w:sz="4" w:space="0" w:color="60CAF3" w:themeColor="accent4" w:themeTint="99"/>
        <w:insideH w:val="single" w:sz="4" w:space="0" w:color="60CAF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F9ED5" w:themeColor="accent4"/>
          <w:left w:val="single" w:sz="4" w:space="0" w:color="0F9ED5" w:themeColor="accent4"/>
          <w:bottom w:val="single" w:sz="4" w:space="0" w:color="0F9ED5" w:themeColor="accent4"/>
          <w:right w:val="single" w:sz="4" w:space="0" w:color="0F9ED5" w:themeColor="accent4"/>
          <w:insideH w:val="nil"/>
        </w:tcBorders>
        <w:shd w:val="clear" w:color="auto" w:fill="0F9ED5" w:themeFill="accent4"/>
      </w:tcPr>
    </w:tblStylePr>
    <w:tblStylePr w:type="lastRow">
      <w:rPr>
        <w:b/>
        <w:bCs/>
      </w:rPr>
      <w:tblPr/>
      <w:tcPr>
        <w:tcBorders>
          <w:top w:val="double" w:sz="4" w:space="0" w:color="60CAF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ListTable4-Accent5">
    <w:name w:val="List Table 4 Accent 5"/>
    <w:basedOn w:val="TableNormal"/>
    <w:uiPriority w:val="49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D86DCB" w:themeColor="accent5" w:themeTint="99"/>
        <w:left w:val="single" w:sz="4" w:space="0" w:color="D86DCB" w:themeColor="accent5" w:themeTint="99"/>
        <w:bottom w:val="single" w:sz="4" w:space="0" w:color="D86DCB" w:themeColor="accent5" w:themeTint="99"/>
        <w:right w:val="single" w:sz="4" w:space="0" w:color="D86DCB" w:themeColor="accent5" w:themeTint="99"/>
        <w:insideH w:val="single" w:sz="4" w:space="0" w:color="D86DC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02B93" w:themeColor="accent5"/>
          <w:left w:val="single" w:sz="4" w:space="0" w:color="A02B93" w:themeColor="accent5"/>
          <w:bottom w:val="single" w:sz="4" w:space="0" w:color="A02B93" w:themeColor="accent5"/>
          <w:right w:val="single" w:sz="4" w:space="0" w:color="A02B93" w:themeColor="accent5"/>
          <w:insideH w:val="nil"/>
        </w:tcBorders>
        <w:shd w:val="clear" w:color="auto" w:fill="A02B93" w:themeFill="accent5"/>
      </w:tcPr>
    </w:tblStylePr>
    <w:tblStylePr w:type="lastRow">
      <w:rPr>
        <w:b/>
        <w:bCs/>
      </w:rPr>
      <w:tblPr/>
      <w:tcPr>
        <w:tcBorders>
          <w:top w:val="double" w:sz="4" w:space="0" w:color="D86DC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ListTable4-Accent6">
    <w:name w:val="List Table 4 Accent 6"/>
    <w:basedOn w:val="TableNormal"/>
    <w:uiPriority w:val="49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8DD873" w:themeColor="accent6" w:themeTint="99"/>
        <w:left w:val="single" w:sz="4" w:space="0" w:color="8DD873" w:themeColor="accent6" w:themeTint="99"/>
        <w:bottom w:val="single" w:sz="4" w:space="0" w:color="8DD873" w:themeColor="accent6" w:themeTint="99"/>
        <w:right w:val="single" w:sz="4" w:space="0" w:color="8DD873" w:themeColor="accent6" w:themeTint="99"/>
        <w:insideH w:val="single" w:sz="4" w:space="0" w:color="8DD87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EA72E" w:themeColor="accent6"/>
          <w:left w:val="single" w:sz="4" w:space="0" w:color="4EA72E" w:themeColor="accent6"/>
          <w:bottom w:val="single" w:sz="4" w:space="0" w:color="4EA72E" w:themeColor="accent6"/>
          <w:right w:val="single" w:sz="4" w:space="0" w:color="4EA72E" w:themeColor="accent6"/>
          <w:insideH w:val="nil"/>
        </w:tcBorders>
        <w:shd w:val="clear" w:color="auto" w:fill="4EA72E" w:themeFill="accent6"/>
      </w:tcPr>
    </w:tblStylePr>
    <w:tblStylePr w:type="lastRow">
      <w:rPr>
        <w:b/>
        <w:bCs/>
      </w:rPr>
      <w:tblPr/>
      <w:tcPr>
        <w:tcBorders>
          <w:top w:val="double" w:sz="4" w:space="0" w:color="8DD87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ListTable5Dark">
    <w:name w:val="List Table 5 Dark"/>
    <w:basedOn w:val="TableNormal"/>
    <w:uiPriority w:val="50"/>
    <w:rsid w:val="00487A7F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1">
    <w:name w:val="List Table 5 Dark Accent 1"/>
    <w:basedOn w:val="TableNormal"/>
    <w:uiPriority w:val="50"/>
    <w:rsid w:val="00487A7F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  <w:tblBorders>
        <w:top w:val="single" w:sz="24" w:space="0" w:color="156082" w:themeColor="accent1"/>
        <w:left w:val="single" w:sz="24" w:space="0" w:color="156082" w:themeColor="accent1"/>
        <w:bottom w:val="single" w:sz="24" w:space="0" w:color="156082" w:themeColor="accent1"/>
        <w:right w:val="single" w:sz="24" w:space="0" w:color="156082" w:themeColor="accent1"/>
      </w:tblBorders>
    </w:tblPr>
    <w:tcPr>
      <w:shd w:val="clear" w:color="auto" w:fill="156082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rsid w:val="00487A7F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  <w:tblBorders>
        <w:top w:val="single" w:sz="24" w:space="0" w:color="E97132" w:themeColor="accent2"/>
        <w:left w:val="single" w:sz="24" w:space="0" w:color="E97132" w:themeColor="accent2"/>
        <w:bottom w:val="single" w:sz="24" w:space="0" w:color="E97132" w:themeColor="accent2"/>
        <w:right w:val="single" w:sz="24" w:space="0" w:color="E97132" w:themeColor="accent2"/>
      </w:tblBorders>
    </w:tblPr>
    <w:tcPr>
      <w:shd w:val="clear" w:color="auto" w:fill="E97132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3">
    <w:name w:val="List Table 5 Dark Accent 3"/>
    <w:basedOn w:val="TableNormal"/>
    <w:uiPriority w:val="50"/>
    <w:rsid w:val="00487A7F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  <w:tblBorders>
        <w:top w:val="single" w:sz="24" w:space="0" w:color="196B24" w:themeColor="accent3"/>
        <w:left w:val="single" w:sz="24" w:space="0" w:color="196B24" w:themeColor="accent3"/>
        <w:bottom w:val="single" w:sz="24" w:space="0" w:color="196B24" w:themeColor="accent3"/>
        <w:right w:val="single" w:sz="24" w:space="0" w:color="196B24" w:themeColor="accent3"/>
      </w:tblBorders>
    </w:tblPr>
    <w:tcPr>
      <w:shd w:val="clear" w:color="auto" w:fill="196B24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4">
    <w:name w:val="List Table 5 Dark Accent 4"/>
    <w:basedOn w:val="TableNormal"/>
    <w:uiPriority w:val="50"/>
    <w:rsid w:val="00487A7F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  <w:tblBorders>
        <w:top w:val="single" w:sz="24" w:space="0" w:color="0F9ED5" w:themeColor="accent4"/>
        <w:left w:val="single" w:sz="24" w:space="0" w:color="0F9ED5" w:themeColor="accent4"/>
        <w:bottom w:val="single" w:sz="24" w:space="0" w:color="0F9ED5" w:themeColor="accent4"/>
        <w:right w:val="single" w:sz="24" w:space="0" w:color="0F9ED5" w:themeColor="accent4"/>
      </w:tblBorders>
    </w:tblPr>
    <w:tcPr>
      <w:shd w:val="clear" w:color="auto" w:fill="0F9ED5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5">
    <w:name w:val="List Table 5 Dark Accent 5"/>
    <w:basedOn w:val="TableNormal"/>
    <w:uiPriority w:val="50"/>
    <w:rsid w:val="00487A7F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  <w:tblBorders>
        <w:top w:val="single" w:sz="24" w:space="0" w:color="A02B93" w:themeColor="accent5"/>
        <w:left w:val="single" w:sz="24" w:space="0" w:color="A02B93" w:themeColor="accent5"/>
        <w:bottom w:val="single" w:sz="24" w:space="0" w:color="A02B93" w:themeColor="accent5"/>
        <w:right w:val="single" w:sz="24" w:space="0" w:color="A02B93" w:themeColor="accent5"/>
      </w:tblBorders>
    </w:tblPr>
    <w:tcPr>
      <w:shd w:val="clear" w:color="auto" w:fill="A02B93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6">
    <w:name w:val="List Table 5 Dark Accent 6"/>
    <w:basedOn w:val="TableNormal"/>
    <w:uiPriority w:val="50"/>
    <w:rsid w:val="00487A7F"/>
    <w:pPr>
      <w:spacing w:after="0" w:line="240" w:lineRule="auto"/>
    </w:pPr>
    <w:rPr>
      <w:color w:val="FFFFFF" w:themeColor="background1"/>
      <w:kern w:val="0"/>
      <w14:ligatures w14:val="none"/>
    </w:rPr>
    <w:tblPr>
      <w:tblStyleRowBandSize w:val="1"/>
      <w:tblStyleColBandSize w:val="1"/>
      <w:tblBorders>
        <w:top w:val="single" w:sz="24" w:space="0" w:color="4EA72E" w:themeColor="accent6"/>
        <w:left w:val="single" w:sz="24" w:space="0" w:color="4EA72E" w:themeColor="accent6"/>
        <w:bottom w:val="single" w:sz="24" w:space="0" w:color="4EA72E" w:themeColor="accent6"/>
        <w:right w:val="single" w:sz="24" w:space="0" w:color="4EA72E" w:themeColor="accent6"/>
      </w:tblBorders>
    </w:tblPr>
    <w:tcPr>
      <w:shd w:val="clear" w:color="auto" w:fill="4EA72E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6Colorful">
    <w:name w:val="List Table 6 Colorful"/>
    <w:basedOn w:val="TableNormal"/>
    <w:uiPriority w:val="51"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6Colorful-Accent1">
    <w:name w:val="List Table 6 Colorful Accent 1"/>
    <w:basedOn w:val="TableNormal"/>
    <w:uiPriority w:val="51"/>
    <w:rsid w:val="00487A7F"/>
    <w:pPr>
      <w:spacing w:after="0" w:line="240" w:lineRule="auto"/>
    </w:pPr>
    <w:rPr>
      <w:color w:val="0F4761" w:themeColor="accent1" w:themeShade="BF"/>
      <w:kern w:val="0"/>
      <w14:ligatures w14:val="none"/>
    </w:rPr>
    <w:tblPr>
      <w:tblStyleRowBandSize w:val="1"/>
      <w:tblStyleColBandSize w:val="1"/>
      <w:tblBorders>
        <w:top w:val="single" w:sz="4" w:space="0" w:color="156082" w:themeColor="accent1"/>
        <w:bottom w:val="single" w:sz="4" w:space="0" w:color="156082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156082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15608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ListTable6Colorful-Accent2">
    <w:name w:val="List Table 6 Colorful Accent 2"/>
    <w:basedOn w:val="TableNormal"/>
    <w:uiPriority w:val="51"/>
    <w:rsid w:val="00487A7F"/>
    <w:pPr>
      <w:spacing w:after="0" w:line="240" w:lineRule="auto"/>
    </w:pPr>
    <w:rPr>
      <w:color w:val="BF4E14" w:themeColor="accent2" w:themeShade="BF"/>
      <w:kern w:val="0"/>
      <w14:ligatures w14:val="none"/>
    </w:rPr>
    <w:tblPr>
      <w:tblStyleRowBandSize w:val="1"/>
      <w:tblStyleColBandSize w:val="1"/>
      <w:tblBorders>
        <w:top w:val="single" w:sz="4" w:space="0" w:color="E97132" w:themeColor="accent2"/>
        <w:bottom w:val="single" w:sz="4" w:space="0" w:color="E97132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E97132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E9713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ListTable6Colorful-Accent3">
    <w:name w:val="List Table 6 Colorful Accent 3"/>
    <w:basedOn w:val="TableNormal"/>
    <w:uiPriority w:val="51"/>
    <w:rsid w:val="00487A7F"/>
    <w:pPr>
      <w:spacing w:after="0" w:line="240" w:lineRule="auto"/>
    </w:pPr>
    <w:rPr>
      <w:color w:val="124F1A" w:themeColor="accent3" w:themeShade="BF"/>
      <w:kern w:val="0"/>
      <w14:ligatures w14:val="none"/>
    </w:rPr>
    <w:tblPr>
      <w:tblStyleRowBandSize w:val="1"/>
      <w:tblStyleColBandSize w:val="1"/>
      <w:tblBorders>
        <w:top w:val="single" w:sz="4" w:space="0" w:color="196B24" w:themeColor="accent3"/>
        <w:bottom w:val="single" w:sz="4" w:space="0" w:color="196B24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196B24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196B2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ListTable6Colorful-Accent4">
    <w:name w:val="List Table 6 Colorful Accent 4"/>
    <w:basedOn w:val="TableNormal"/>
    <w:uiPriority w:val="51"/>
    <w:rsid w:val="00487A7F"/>
    <w:pPr>
      <w:spacing w:after="0" w:line="240" w:lineRule="auto"/>
    </w:pPr>
    <w:rPr>
      <w:color w:val="0B769F" w:themeColor="accent4" w:themeShade="BF"/>
      <w:kern w:val="0"/>
      <w14:ligatures w14:val="none"/>
    </w:rPr>
    <w:tblPr>
      <w:tblStyleRowBandSize w:val="1"/>
      <w:tblStyleColBandSize w:val="1"/>
      <w:tblBorders>
        <w:top w:val="single" w:sz="4" w:space="0" w:color="0F9ED5" w:themeColor="accent4"/>
        <w:bottom w:val="single" w:sz="4" w:space="0" w:color="0F9ED5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0F9ED5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0F9ED5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ListTable6Colorful-Accent5">
    <w:name w:val="List Table 6 Colorful Accent 5"/>
    <w:basedOn w:val="TableNormal"/>
    <w:uiPriority w:val="51"/>
    <w:rsid w:val="00487A7F"/>
    <w:pPr>
      <w:spacing w:after="0" w:line="240" w:lineRule="auto"/>
    </w:pPr>
    <w:rPr>
      <w:color w:val="77206D" w:themeColor="accent5" w:themeShade="BF"/>
      <w:kern w:val="0"/>
      <w14:ligatures w14:val="none"/>
    </w:rPr>
    <w:tblPr>
      <w:tblStyleRowBandSize w:val="1"/>
      <w:tblStyleColBandSize w:val="1"/>
      <w:tblBorders>
        <w:top w:val="single" w:sz="4" w:space="0" w:color="A02B93" w:themeColor="accent5"/>
        <w:bottom w:val="single" w:sz="4" w:space="0" w:color="A02B93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A02B93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A02B9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ListTable6Colorful-Accent6">
    <w:name w:val="List Table 6 Colorful Accent 6"/>
    <w:basedOn w:val="TableNormal"/>
    <w:uiPriority w:val="51"/>
    <w:rsid w:val="00487A7F"/>
    <w:pPr>
      <w:spacing w:after="0" w:line="240" w:lineRule="auto"/>
    </w:pPr>
    <w:rPr>
      <w:color w:val="3A7C22" w:themeColor="accent6" w:themeShade="BF"/>
      <w:kern w:val="0"/>
      <w14:ligatures w14:val="none"/>
    </w:rPr>
    <w:tblPr>
      <w:tblStyleRowBandSize w:val="1"/>
      <w:tblStyleColBandSize w:val="1"/>
      <w:tblBorders>
        <w:top w:val="single" w:sz="4" w:space="0" w:color="4EA72E" w:themeColor="accent6"/>
        <w:bottom w:val="single" w:sz="4" w:space="0" w:color="4EA72E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4EA72E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4EA72E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ListTable7Colorful">
    <w:name w:val="List Table 7 Colorful"/>
    <w:basedOn w:val="TableNormal"/>
    <w:uiPriority w:val="52"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1">
    <w:name w:val="List Table 7 Colorful Accent 1"/>
    <w:basedOn w:val="TableNormal"/>
    <w:uiPriority w:val="52"/>
    <w:rsid w:val="00487A7F"/>
    <w:pPr>
      <w:spacing w:after="0" w:line="240" w:lineRule="auto"/>
    </w:pPr>
    <w:rPr>
      <w:color w:val="0F4761" w:themeColor="accent1" w:themeShade="BF"/>
      <w:kern w:val="0"/>
      <w14:ligatures w14:val="none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56082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56082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56082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56082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C1E4F5" w:themeFill="accent1" w:themeFillTint="33"/>
      </w:tcPr>
    </w:tblStylePr>
    <w:tblStylePr w:type="band1Horz">
      <w:tblPr/>
      <w:tcPr>
        <w:shd w:val="clear" w:color="auto" w:fill="C1E4F5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2">
    <w:name w:val="List Table 7 Colorful Accent 2"/>
    <w:basedOn w:val="TableNormal"/>
    <w:uiPriority w:val="52"/>
    <w:rsid w:val="00487A7F"/>
    <w:pPr>
      <w:spacing w:after="0" w:line="240" w:lineRule="auto"/>
    </w:pPr>
    <w:rPr>
      <w:color w:val="BF4E14" w:themeColor="accent2" w:themeShade="BF"/>
      <w:kern w:val="0"/>
      <w14:ligatures w14:val="none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97132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97132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97132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97132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487A7F"/>
    <w:pPr>
      <w:spacing w:after="0" w:line="240" w:lineRule="auto"/>
    </w:pPr>
    <w:rPr>
      <w:color w:val="124F1A" w:themeColor="accent3" w:themeShade="BF"/>
      <w:kern w:val="0"/>
      <w14:ligatures w14:val="none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96B24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96B24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96B24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96B24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C1F0C7" w:themeFill="accent3" w:themeFillTint="33"/>
      </w:tcPr>
    </w:tblStylePr>
    <w:tblStylePr w:type="band1Horz">
      <w:tblPr/>
      <w:tcPr>
        <w:shd w:val="clear" w:color="auto" w:fill="C1F0C7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4">
    <w:name w:val="List Table 7 Colorful Accent 4"/>
    <w:basedOn w:val="TableNormal"/>
    <w:uiPriority w:val="52"/>
    <w:rsid w:val="00487A7F"/>
    <w:pPr>
      <w:spacing w:after="0" w:line="240" w:lineRule="auto"/>
    </w:pPr>
    <w:rPr>
      <w:color w:val="0B769F" w:themeColor="accent4" w:themeShade="BF"/>
      <w:kern w:val="0"/>
      <w14:ligatures w14:val="none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F9ED5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F9ED5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F9ED5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F9ED5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CAEDFB" w:themeFill="accent4" w:themeFillTint="33"/>
      </w:tcPr>
    </w:tblStylePr>
    <w:tblStylePr w:type="band1Horz">
      <w:tblPr/>
      <w:tcPr>
        <w:shd w:val="clear" w:color="auto" w:fill="CAEDFB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5">
    <w:name w:val="List Table 7 Colorful Accent 5"/>
    <w:basedOn w:val="TableNormal"/>
    <w:uiPriority w:val="52"/>
    <w:rsid w:val="00487A7F"/>
    <w:pPr>
      <w:spacing w:after="0" w:line="240" w:lineRule="auto"/>
    </w:pPr>
    <w:rPr>
      <w:color w:val="77206D" w:themeColor="accent5" w:themeShade="BF"/>
      <w:kern w:val="0"/>
      <w14:ligatures w14:val="none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02B93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02B93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02B93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02B93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2CEED" w:themeFill="accent5" w:themeFillTint="33"/>
      </w:tcPr>
    </w:tblStylePr>
    <w:tblStylePr w:type="band1Horz">
      <w:tblPr/>
      <w:tcPr>
        <w:shd w:val="clear" w:color="auto" w:fill="F2CEED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6">
    <w:name w:val="List Table 7 Colorful Accent 6"/>
    <w:basedOn w:val="TableNormal"/>
    <w:uiPriority w:val="52"/>
    <w:rsid w:val="00487A7F"/>
    <w:pPr>
      <w:spacing w:after="0" w:line="240" w:lineRule="auto"/>
    </w:pPr>
    <w:rPr>
      <w:color w:val="3A7C22" w:themeColor="accent6" w:themeShade="BF"/>
      <w:kern w:val="0"/>
      <w14:ligatures w14:val="none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EA72E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EA72E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EA72E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EA72E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D9F2D0" w:themeFill="accent6" w:themeFillTint="33"/>
      </w:tcPr>
    </w:tblStylePr>
    <w:tblStylePr w:type="band1Horz">
      <w:tblPr/>
      <w:tcPr>
        <w:shd w:val="clear" w:color="auto" w:fill="D9F2D0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MacroText">
    <w:name w:val="macro"/>
    <w:link w:val="MacroTextChar"/>
    <w:semiHidden/>
    <w:rsid w:val="00487A7F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40" w:lineRule="auto"/>
    </w:pPr>
    <w:rPr>
      <w:rFonts w:ascii="Courier New" w:eastAsia="PMingLiU" w:hAnsi="Courier New" w:cs="Courier New"/>
      <w:color w:val="000000"/>
      <w:kern w:val="0"/>
      <w:sz w:val="20"/>
      <w:szCs w:val="20"/>
      <w:lang w:bidi="ar-DZ"/>
      <w14:ligatures w14:val="none"/>
    </w:rPr>
  </w:style>
  <w:style w:type="character" w:customStyle="1" w:styleId="MacroTextChar">
    <w:name w:val="Macro Text Char"/>
    <w:basedOn w:val="DefaultParagraphFont"/>
    <w:link w:val="MacroText"/>
    <w:semiHidden/>
    <w:rsid w:val="00487A7F"/>
    <w:rPr>
      <w:rFonts w:ascii="Courier New" w:eastAsia="PMingLiU" w:hAnsi="Courier New" w:cs="Courier New"/>
      <w:color w:val="000000"/>
      <w:kern w:val="0"/>
      <w:sz w:val="20"/>
      <w:szCs w:val="20"/>
      <w:lang w:bidi="ar-DZ"/>
      <w14:ligatures w14:val="none"/>
    </w:rPr>
  </w:style>
  <w:style w:type="table" w:styleId="MediumGrid1">
    <w:name w:val="Medium Grid 1"/>
    <w:basedOn w:val="TableNormal"/>
    <w:uiPriority w:val="67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2198CF" w:themeColor="accent1" w:themeTint="BF"/>
        <w:left w:val="single" w:sz="8" w:space="0" w:color="2198CF" w:themeColor="accent1" w:themeTint="BF"/>
        <w:bottom w:val="single" w:sz="8" w:space="0" w:color="2198CF" w:themeColor="accent1" w:themeTint="BF"/>
        <w:right w:val="single" w:sz="8" w:space="0" w:color="2198CF" w:themeColor="accent1" w:themeTint="BF"/>
        <w:insideH w:val="single" w:sz="8" w:space="0" w:color="2198CF" w:themeColor="accent1" w:themeTint="BF"/>
        <w:insideV w:val="single" w:sz="8" w:space="0" w:color="2198CF" w:themeColor="accent1" w:themeTint="BF"/>
      </w:tblBorders>
    </w:tblPr>
    <w:tcPr>
      <w:shd w:val="clear" w:color="auto" w:fill="B2DEF2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2198CF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shd w:val="clear" w:color="auto" w:fill="64BDE6" w:themeFill="accent1" w:themeFillTint="7F"/>
      </w:tcPr>
    </w:tblStylePr>
  </w:style>
  <w:style w:type="table" w:styleId="MediumGrid1-Accent2">
    <w:name w:val="Medium Grid 1 Accent 2"/>
    <w:basedOn w:val="TableNormal"/>
    <w:uiPriority w:val="67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EE9465" w:themeColor="accent2" w:themeTint="BF"/>
        <w:left w:val="single" w:sz="8" w:space="0" w:color="EE9465" w:themeColor="accent2" w:themeTint="BF"/>
        <w:bottom w:val="single" w:sz="8" w:space="0" w:color="EE9465" w:themeColor="accent2" w:themeTint="BF"/>
        <w:right w:val="single" w:sz="8" w:space="0" w:color="EE9465" w:themeColor="accent2" w:themeTint="BF"/>
        <w:insideH w:val="single" w:sz="8" w:space="0" w:color="EE9465" w:themeColor="accent2" w:themeTint="BF"/>
        <w:insideV w:val="single" w:sz="8" w:space="0" w:color="EE9465" w:themeColor="accent2" w:themeTint="BF"/>
      </w:tblBorders>
    </w:tblPr>
    <w:tcPr>
      <w:shd w:val="clear" w:color="auto" w:fill="F9DBCC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E9465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shd w:val="clear" w:color="auto" w:fill="F4B798" w:themeFill="accent2" w:themeFillTint="7F"/>
      </w:tcPr>
    </w:tblStylePr>
  </w:style>
  <w:style w:type="table" w:styleId="MediumGrid1-Accent3">
    <w:name w:val="Medium Grid 1 Accent 3"/>
    <w:basedOn w:val="TableNormal"/>
    <w:uiPriority w:val="67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2BB73D" w:themeColor="accent3" w:themeTint="BF"/>
        <w:left w:val="single" w:sz="8" w:space="0" w:color="2BB73D" w:themeColor="accent3" w:themeTint="BF"/>
        <w:bottom w:val="single" w:sz="8" w:space="0" w:color="2BB73D" w:themeColor="accent3" w:themeTint="BF"/>
        <w:right w:val="single" w:sz="8" w:space="0" w:color="2BB73D" w:themeColor="accent3" w:themeTint="BF"/>
        <w:insideH w:val="single" w:sz="8" w:space="0" w:color="2BB73D" w:themeColor="accent3" w:themeTint="BF"/>
        <w:insideV w:val="single" w:sz="8" w:space="0" w:color="2BB73D" w:themeColor="accent3" w:themeTint="BF"/>
      </w:tblBorders>
    </w:tblPr>
    <w:tcPr>
      <w:shd w:val="clear" w:color="auto" w:fill="B3EDBA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2BB73D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MediumGrid1-Accent4">
    <w:name w:val="Medium Grid 1 Accent 4"/>
    <w:basedOn w:val="TableNormal"/>
    <w:uiPriority w:val="67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39BEF1" w:themeColor="accent4" w:themeTint="BF"/>
        <w:left w:val="single" w:sz="8" w:space="0" w:color="39BEF1" w:themeColor="accent4" w:themeTint="BF"/>
        <w:bottom w:val="single" w:sz="8" w:space="0" w:color="39BEF1" w:themeColor="accent4" w:themeTint="BF"/>
        <w:right w:val="single" w:sz="8" w:space="0" w:color="39BEF1" w:themeColor="accent4" w:themeTint="BF"/>
        <w:insideH w:val="single" w:sz="8" w:space="0" w:color="39BEF1" w:themeColor="accent4" w:themeTint="BF"/>
        <w:insideV w:val="single" w:sz="8" w:space="0" w:color="39BEF1" w:themeColor="accent4" w:themeTint="BF"/>
      </w:tblBorders>
    </w:tblPr>
    <w:tcPr>
      <w:shd w:val="clear" w:color="auto" w:fill="BDE9FA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39BEF1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shd w:val="clear" w:color="auto" w:fill="7BD3F5" w:themeFill="accent4" w:themeFillTint="7F"/>
      </w:tcPr>
    </w:tblStylePr>
  </w:style>
  <w:style w:type="table" w:styleId="MediumGrid1-Accent5">
    <w:name w:val="Medium Grid 1 Accent 5"/>
    <w:basedOn w:val="TableNormal"/>
    <w:uiPriority w:val="67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CE49BF" w:themeColor="accent5" w:themeTint="BF"/>
        <w:left w:val="single" w:sz="8" w:space="0" w:color="CE49BF" w:themeColor="accent5" w:themeTint="BF"/>
        <w:bottom w:val="single" w:sz="8" w:space="0" w:color="CE49BF" w:themeColor="accent5" w:themeTint="BF"/>
        <w:right w:val="single" w:sz="8" w:space="0" w:color="CE49BF" w:themeColor="accent5" w:themeTint="BF"/>
        <w:insideH w:val="single" w:sz="8" w:space="0" w:color="CE49BF" w:themeColor="accent5" w:themeTint="BF"/>
        <w:insideV w:val="single" w:sz="8" w:space="0" w:color="CE49BF" w:themeColor="accent5" w:themeTint="BF"/>
      </w:tblBorders>
    </w:tblPr>
    <w:tcPr>
      <w:shd w:val="clear" w:color="auto" w:fill="EFC3E9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E49BF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shd w:val="clear" w:color="auto" w:fill="DE86D4" w:themeFill="accent5" w:themeFillTint="7F"/>
      </w:tcPr>
    </w:tblStylePr>
  </w:style>
  <w:style w:type="table" w:styleId="MediumGrid1-Accent6">
    <w:name w:val="Medium Grid 1 Accent 6"/>
    <w:basedOn w:val="TableNormal"/>
    <w:uiPriority w:val="67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71CF50" w:themeColor="accent6" w:themeTint="BF"/>
        <w:left w:val="single" w:sz="8" w:space="0" w:color="71CF50" w:themeColor="accent6" w:themeTint="BF"/>
        <w:bottom w:val="single" w:sz="8" w:space="0" w:color="71CF50" w:themeColor="accent6" w:themeTint="BF"/>
        <w:right w:val="single" w:sz="8" w:space="0" w:color="71CF50" w:themeColor="accent6" w:themeTint="BF"/>
        <w:insideH w:val="single" w:sz="8" w:space="0" w:color="71CF50" w:themeColor="accent6" w:themeTint="BF"/>
        <w:insideV w:val="single" w:sz="8" w:space="0" w:color="71CF50" w:themeColor="accent6" w:themeTint="BF"/>
      </w:tblBorders>
    </w:tblPr>
    <w:tcPr>
      <w:shd w:val="clear" w:color="auto" w:fill="D0EFC5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1CF50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shd w:val="clear" w:color="auto" w:fill="A0DF8A" w:themeFill="accent6" w:themeFillTint="7F"/>
      </w:tcPr>
    </w:tblStylePr>
  </w:style>
  <w:style w:type="table" w:styleId="MediumGrid2">
    <w:name w:val="Medium Grid 2"/>
    <w:basedOn w:val="TableNormal"/>
    <w:uiPriority w:val="68"/>
    <w:semiHidden/>
    <w:unhideWhenUsed/>
    <w:rsid w:val="00487A7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semiHidden/>
    <w:unhideWhenUsed/>
    <w:rsid w:val="00487A7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156082" w:themeColor="accent1"/>
        <w:left w:val="single" w:sz="8" w:space="0" w:color="156082" w:themeColor="accent1"/>
        <w:bottom w:val="single" w:sz="8" w:space="0" w:color="156082" w:themeColor="accent1"/>
        <w:right w:val="single" w:sz="8" w:space="0" w:color="156082" w:themeColor="accent1"/>
        <w:insideH w:val="single" w:sz="8" w:space="0" w:color="156082" w:themeColor="accent1"/>
        <w:insideV w:val="single" w:sz="8" w:space="0" w:color="156082" w:themeColor="accent1"/>
      </w:tblBorders>
    </w:tblPr>
    <w:tcPr>
      <w:shd w:val="clear" w:color="auto" w:fill="B2DEF2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0F2FA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E4F5" w:themeFill="accent1" w:themeFillTint="33"/>
      </w:tc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tcBorders>
          <w:insideH w:val="single" w:sz="6" w:space="0" w:color="156082" w:themeColor="accent1"/>
          <w:insideV w:val="single" w:sz="6" w:space="0" w:color="156082" w:themeColor="accent1"/>
        </w:tcBorders>
        <w:shd w:val="clear" w:color="auto" w:fill="64BDE6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semiHidden/>
    <w:unhideWhenUsed/>
    <w:rsid w:val="00487A7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E97132" w:themeColor="accent2"/>
        <w:left w:val="single" w:sz="8" w:space="0" w:color="E97132" w:themeColor="accent2"/>
        <w:bottom w:val="single" w:sz="8" w:space="0" w:color="E97132" w:themeColor="accent2"/>
        <w:right w:val="single" w:sz="8" w:space="0" w:color="E97132" w:themeColor="accent2"/>
        <w:insideH w:val="single" w:sz="8" w:space="0" w:color="E97132" w:themeColor="accent2"/>
        <w:insideV w:val="single" w:sz="8" w:space="0" w:color="E97132" w:themeColor="accent2"/>
      </w:tblBorders>
    </w:tblPr>
    <w:tcPr>
      <w:shd w:val="clear" w:color="auto" w:fill="F9DBCC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CF0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E2D5" w:themeFill="accent2" w:themeFillTint="33"/>
      </w:tc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tcBorders>
          <w:insideH w:val="single" w:sz="6" w:space="0" w:color="E97132" w:themeColor="accent2"/>
          <w:insideV w:val="single" w:sz="6" w:space="0" w:color="E97132" w:themeColor="accent2"/>
        </w:tcBorders>
        <w:shd w:val="clear" w:color="auto" w:fill="F4B7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semiHidden/>
    <w:unhideWhenUsed/>
    <w:rsid w:val="00487A7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196B24" w:themeColor="accent3"/>
        <w:left w:val="single" w:sz="8" w:space="0" w:color="196B24" w:themeColor="accent3"/>
        <w:bottom w:val="single" w:sz="8" w:space="0" w:color="196B24" w:themeColor="accent3"/>
        <w:right w:val="single" w:sz="8" w:space="0" w:color="196B24" w:themeColor="accent3"/>
        <w:insideH w:val="single" w:sz="8" w:space="0" w:color="196B24" w:themeColor="accent3"/>
        <w:insideV w:val="single" w:sz="8" w:space="0" w:color="196B24" w:themeColor="accent3"/>
      </w:tblBorders>
    </w:tblPr>
    <w:tcPr>
      <w:shd w:val="clear" w:color="auto" w:fill="B3EDBA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0F8E3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F0C7" w:themeFill="accent3" w:themeFillTint="33"/>
      </w:tc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tcBorders>
          <w:insideH w:val="single" w:sz="6" w:space="0" w:color="196B24" w:themeColor="accent3"/>
          <w:insideV w:val="single" w:sz="6" w:space="0" w:color="196B24" w:themeColor="accent3"/>
        </w:tcBorders>
        <w:shd w:val="clear" w:color="auto" w:fill="66DB75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semiHidden/>
    <w:unhideWhenUsed/>
    <w:rsid w:val="00487A7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0F9ED5" w:themeColor="accent4"/>
        <w:left w:val="single" w:sz="8" w:space="0" w:color="0F9ED5" w:themeColor="accent4"/>
        <w:bottom w:val="single" w:sz="8" w:space="0" w:color="0F9ED5" w:themeColor="accent4"/>
        <w:right w:val="single" w:sz="8" w:space="0" w:color="0F9ED5" w:themeColor="accent4"/>
        <w:insideH w:val="single" w:sz="8" w:space="0" w:color="0F9ED5" w:themeColor="accent4"/>
        <w:insideV w:val="single" w:sz="8" w:space="0" w:color="0F9ED5" w:themeColor="accent4"/>
      </w:tblBorders>
    </w:tblPr>
    <w:tcPr>
      <w:shd w:val="clear" w:color="auto" w:fill="BDE9FA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E5F6FD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AEDFB" w:themeFill="accent4" w:themeFillTint="33"/>
      </w:tc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tcBorders>
          <w:insideH w:val="single" w:sz="6" w:space="0" w:color="0F9ED5" w:themeColor="accent4"/>
          <w:insideV w:val="single" w:sz="6" w:space="0" w:color="0F9ED5" w:themeColor="accent4"/>
        </w:tcBorders>
        <w:shd w:val="clear" w:color="auto" w:fill="7BD3F5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semiHidden/>
    <w:unhideWhenUsed/>
    <w:rsid w:val="00487A7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A02B93" w:themeColor="accent5"/>
        <w:left w:val="single" w:sz="8" w:space="0" w:color="A02B93" w:themeColor="accent5"/>
        <w:bottom w:val="single" w:sz="8" w:space="0" w:color="A02B93" w:themeColor="accent5"/>
        <w:right w:val="single" w:sz="8" w:space="0" w:color="A02B93" w:themeColor="accent5"/>
        <w:insideH w:val="single" w:sz="8" w:space="0" w:color="A02B93" w:themeColor="accent5"/>
        <w:insideV w:val="single" w:sz="8" w:space="0" w:color="A02B93" w:themeColor="accent5"/>
      </w:tblBorders>
    </w:tblPr>
    <w:tcPr>
      <w:shd w:val="clear" w:color="auto" w:fill="EFC3E9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8E7F6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CEED" w:themeFill="accent5" w:themeFillTint="33"/>
      </w:tc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tcBorders>
          <w:insideH w:val="single" w:sz="6" w:space="0" w:color="A02B93" w:themeColor="accent5"/>
          <w:insideV w:val="single" w:sz="6" w:space="0" w:color="A02B93" w:themeColor="accent5"/>
        </w:tcBorders>
        <w:shd w:val="clear" w:color="auto" w:fill="DE86D4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semiHidden/>
    <w:unhideWhenUsed/>
    <w:rsid w:val="00487A7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4EA72E" w:themeColor="accent6"/>
        <w:left w:val="single" w:sz="8" w:space="0" w:color="4EA72E" w:themeColor="accent6"/>
        <w:bottom w:val="single" w:sz="8" w:space="0" w:color="4EA72E" w:themeColor="accent6"/>
        <w:right w:val="single" w:sz="8" w:space="0" w:color="4EA72E" w:themeColor="accent6"/>
        <w:insideH w:val="single" w:sz="8" w:space="0" w:color="4EA72E" w:themeColor="accent6"/>
        <w:insideV w:val="single" w:sz="8" w:space="0" w:color="4EA72E" w:themeColor="accent6"/>
      </w:tblBorders>
    </w:tblPr>
    <w:tcPr>
      <w:shd w:val="clear" w:color="auto" w:fill="D0EFC5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CF8E8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F2D0" w:themeFill="accent6" w:themeFillTint="33"/>
      </w:tc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tcBorders>
          <w:insideH w:val="single" w:sz="6" w:space="0" w:color="4EA72E" w:themeColor="accent6"/>
          <w:insideV w:val="single" w:sz="6" w:space="0" w:color="4EA72E" w:themeColor="accent6"/>
        </w:tcBorders>
        <w:shd w:val="clear" w:color="auto" w:fill="A0DF8A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2DEF2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56082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56082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56082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56082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4BDE6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4BDE6" w:themeFill="accent1" w:themeFillTint="7F"/>
      </w:tcPr>
    </w:tblStylePr>
  </w:style>
  <w:style w:type="table" w:styleId="MediumGrid3-Accent2">
    <w:name w:val="Medium Grid 3 Accent 2"/>
    <w:basedOn w:val="TableNormal"/>
    <w:uiPriority w:val="6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9DBCC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97132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97132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97132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97132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4B7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4B798" w:themeFill="accent2" w:themeFillTint="7F"/>
      </w:tcPr>
    </w:tblStylePr>
  </w:style>
  <w:style w:type="table" w:styleId="MediumGrid3-Accent3">
    <w:name w:val="Medium Grid 3 Accent 3"/>
    <w:basedOn w:val="TableNormal"/>
    <w:uiPriority w:val="6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3EDBA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96B24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96B24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96B24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96B24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6DB75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6DB75" w:themeFill="accent3" w:themeFillTint="7F"/>
      </w:tcPr>
    </w:tblStylePr>
  </w:style>
  <w:style w:type="table" w:styleId="MediumGrid3-Accent4">
    <w:name w:val="Medium Grid 3 Accent 4"/>
    <w:basedOn w:val="TableNormal"/>
    <w:uiPriority w:val="6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DE9FA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F9ED5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F9ED5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F9ED5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F9ED5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7BD3F5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7BD3F5" w:themeFill="accent4" w:themeFillTint="7F"/>
      </w:tcPr>
    </w:tblStylePr>
  </w:style>
  <w:style w:type="table" w:styleId="MediumGrid3-Accent5">
    <w:name w:val="Medium Grid 3 Accent 5"/>
    <w:basedOn w:val="TableNormal"/>
    <w:uiPriority w:val="6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C3E9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02B93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02B93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02B93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02B93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E86D4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E86D4" w:themeFill="accent5" w:themeFillTint="7F"/>
      </w:tcPr>
    </w:tblStylePr>
  </w:style>
  <w:style w:type="table" w:styleId="MediumGrid3-Accent6">
    <w:name w:val="Medium Grid 3 Accent 6"/>
    <w:basedOn w:val="TableNormal"/>
    <w:uiPriority w:val="6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0EFC5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EA72E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EA72E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EA72E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EA72E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0DF8A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0DF8A" w:themeFill="accent6" w:themeFillTint="7F"/>
      </w:tcPr>
    </w:tblStylePr>
  </w:style>
  <w:style w:type="table" w:styleId="MediumList1">
    <w:name w:val="Medium List 1"/>
    <w:basedOn w:val="TableNormal"/>
    <w:uiPriority w:val="65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156082" w:themeColor="accent1"/>
        <w:bottom w:val="single" w:sz="8" w:space="0" w:color="156082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56082" w:themeColor="accent1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156082" w:themeColor="accent1"/>
          <w:bottom w:val="single" w:sz="8" w:space="0" w:color="15608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56082" w:themeColor="accent1"/>
          <w:bottom w:val="single" w:sz="8" w:space="0" w:color="156082" w:themeColor="accent1"/>
        </w:tcBorders>
      </w:tcPr>
    </w:tblStylePr>
    <w:tblStylePr w:type="band1Vert">
      <w:tblPr/>
      <w:tcPr>
        <w:shd w:val="clear" w:color="auto" w:fill="B2DEF2" w:themeFill="accent1" w:themeFillTint="3F"/>
      </w:tcPr>
    </w:tblStylePr>
    <w:tblStylePr w:type="band1Horz">
      <w:tblPr/>
      <w:tcPr>
        <w:shd w:val="clear" w:color="auto" w:fill="B2DEF2" w:themeFill="accent1" w:themeFillTint="3F"/>
      </w:tcPr>
    </w:tblStylePr>
  </w:style>
  <w:style w:type="table" w:styleId="MediumList1-Accent2">
    <w:name w:val="Medium List 1 Accent 2"/>
    <w:basedOn w:val="TableNormal"/>
    <w:uiPriority w:val="65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E97132" w:themeColor="accent2"/>
        <w:bottom w:val="single" w:sz="8" w:space="0" w:color="E97132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97132" w:themeColor="accent2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E97132" w:themeColor="accent2"/>
          <w:bottom w:val="single" w:sz="8" w:space="0" w:color="E9713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97132" w:themeColor="accent2"/>
          <w:bottom w:val="single" w:sz="8" w:space="0" w:color="E97132" w:themeColor="accent2"/>
        </w:tcBorders>
      </w:tcPr>
    </w:tblStylePr>
    <w:tblStylePr w:type="band1Vert">
      <w:tblPr/>
      <w:tcPr>
        <w:shd w:val="clear" w:color="auto" w:fill="F9DBCC" w:themeFill="accent2" w:themeFillTint="3F"/>
      </w:tcPr>
    </w:tblStylePr>
    <w:tblStylePr w:type="band1Horz">
      <w:tblPr/>
      <w:tcPr>
        <w:shd w:val="clear" w:color="auto" w:fill="F9DBCC" w:themeFill="accent2" w:themeFillTint="3F"/>
      </w:tcPr>
    </w:tblStylePr>
  </w:style>
  <w:style w:type="table" w:styleId="MediumList1-Accent3">
    <w:name w:val="Medium List 1 Accent 3"/>
    <w:basedOn w:val="TableNormal"/>
    <w:uiPriority w:val="65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196B24" w:themeColor="accent3"/>
        <w:bottom w:val="single" w:sz="8" w:space="0" w:color="196B24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96B24" w:themeColor="accent3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196B24" w:themeColor="accent3"/>
          <w:bottom w:val="single" w:sz="8" w:space="0" w:color="196B24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96B24" w:themeColor="accent3"/>
          <w:bottom w:val="single" w:sz="8" w:space="0" w:color="196B24" w:themeColor="accent3"/>
        </w:tcBorders>
      </w:tcPr>
    </w:tblStylePr>
    <w:tblStylePr w:type="band1Vert">
      <w:tblPr/>
      <w:tcPr>
        <w:shd w:val="clear" w:color="auto" w:fill="B3EDBA" w:themeFill="accent3" w:themeFillTint="3F"/>
      </w:tcPr>
    </w:tblStylePr>
    <w:tblStylePr w:type="band1Horz">
      <w:tblPr/>
      <w:tcPr>
        <w:shd w:val="clear" w:color="auto" w:fill="B3EDBA" w:themeFill="accent3" w:themeFillTint="3F"/>
      </w:tcPr>
    </w:tblStylePr>
  </w:style>
  <w:style w:type="table" w:styleId="MediumList1-Accent4">
    <w:name w:val="Medium List 1 Accent 4"/>
    <w:basedOn w:val="TableNormal"/>
    <w:uiPriority w:val="65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0F9ED5" w:themeColor="accent4"/>
        <w:bottom w:val="single" w:sz="8" w:space="0" w:color="0F9ED5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F9ED5" w:themeColor="accent4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0F9ED5" w:themeColor="accent4"/>
          <w:bottom w:val="single" w:sz="8" w:space="0" w:color="0F9ED5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F9ED5" w:themeColor="accent4"/>
          <w:bottom w:val="single" w:sz="8" w:space="0" w:color="0F9ED5" w:themeColor="accent4"/>
        </w:tcBorders>
      </w:tcPr>
    </w:tblStylePr>
    <w:tblStylePr w:type="band1Vert">
      <w:tblPr/>
      <w:tcPr>
        <w:shd w:val="clear" w:color="auto" w:fill="BDE9FA" w:themeFill="accent4" w:themeFillTint="3F"/>
      </w:tcPr>
    </w:tblStylePr>
    <w:tblStylePr w:type="band1Horz">
      <w:tblPr/>
      <w:tcPr>
        <w:shd w:val="clear" w:color="auto" w:fill="BDE9FA" w:themeFill="accent4" w:themeFillTint="3F"/>
      </w:tcPr>
    </w:tblStylePr>
  </w:style>
  <w:style w:type="table" w:styleId="MediumList1-Accent5">
    <w:name w:val="Medium List 1 Accent 5"/>
    <w:basedOn w:val="TableNormal"/>
    <w:uiPriority w:val="65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A02B93" w:themeColor="accent5"/>
        <w:bottom w:val="single" w:sz="8" w:space="0" w:color="A02B93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02B93" w:themeColor="accent5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A02B93" w:themeColor="accent5"/>
          <w:bottom w:val="single" w:sz="8" w:space="0" w:color="A02B9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02B93" w:themeColor="accent5"/>
          <w:bottom w:val="single" w:sz="8" w:space="0" w:color="A02B93" w:themeColor="accent5"/>
        </w:tcBorders>
      </w:tcPr>
    </w:tblStylePr>
    <w:tblStylePr w:type="band1Vert">
      <w:tblPr/>
      <w:tcPr>
        <w:shd w:val="clear" w:color="auto" w:fill="EFC3E9" w:themeFill="accent5" w:themeFillTint="3F"/>
      </w:tcPr>
    </w:tblStylePr>
    <w:tblStylePr w:type="band1Horz">
      <w:tblPr/>
      <w:tcPr>
        <w:shd w:val="clear" w:color="auto" w:fill="EFC3E9" w:themeFill="accent5" w:themeFillTint="3F"/>
      </w:tcPr>
    </w:tblStylePr>
  </w:style>
  <w:style w:type="table" w:styleId="MediumList1-Accent6">
    <w:name w:val="Medium List 1 Accent 6"/>
    <w:basedOn w:val="TableNormal"/>
    <w:uiPriority w:val="65"/>
    <w:semiHidden/>
    <w:unhideWhenUsed/>
    <w:rsid w:val="00487A7F"/>
    <w:pPr>
      <w:spacing w:after="0" w:line="240" w:lineRule="auto"/>
    </w:pPr>
    <w:rPr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4EA72E" w:themeColor="accent6"/>
        <w:bottom w:val="single" w:sz="8" w:space="0" w:color="4EA72E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EA72E" w:themeColor="accent6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4EA72E" w:themeColor="accent6"/>
          <w:bottom w:val="single" w:sz="8" w:space="0" w:color="4EA72E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EA72E" w:themeColor="accent6"/>
          <w:bottom w:val="single" w:sz="8" w:space="0" w:color="4EA72E" w:themeColor="accent6"/>
        </w:tcBorders>
      </w:tcPr>
    </w:tblStylePr>
    <w:tblStylePr w:type="band1Vert">
      <w:tblPr/>
      <w:tcPr>
        <w:shd w:val="clear" w:color="auto" w:fill="D0EFC5" w:themeFill="accent6" w:themeFillTint="3F"/>
      </w:tcPr>
    </w:tblStylePr>
    <w:tblStylePr w:type="band1Horz">
      <w:tblPr/>
      <w:tcPr>
        <w:shd w:val="clear" w:color="auto" w:fill="D0EFC5" w:themeFill="accent6" w:themeFillTint="3F"/>
      </w:tcPr>
    </w:tblStylePr>
  </w:style>
  <w:style w:type="table" w:styleId="MediumList2">
    <w:name w:val="Medium List 2"/>
    <w:basedOn w:val="TableNormal"/>
    <w:uiPriority w:val="66"/>
    <w:semiHidden/>
    <w:unhideWhenUsed/>
    <w:rsid w:val="00487A7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semiHidden/>
    <w:unhideWhenUsed/>
    <w:rsid w:val="00487A7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156082" w:themeColor="accent1"/>
        <w:left w:val="single" w:sz="8" w:space="0" w:color="156082" w:themeColor="accent1"/>
        <w:bottom w:val="single" w:sz="8" w:space="0" w:color="156082" w:themeColor="accent1"/>
        <w:right w:val="single" w:sz="8" w:space="0" w:color="156082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56082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156082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56082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56082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EF2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semiHidden/>
    <w:unhideWhenUsed/>
    <w:rsid w:val="00487A7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E97132" w:themeColor="accent2"/>
        <w:left w:val="single" w:sz="8" w:space="0" w:color="E97132" w:themeColor="accent2"/>
        <w:bottom w:val="single" w:sz="8" w:space="0" w:color="E97132" w:themeColor="accent2"/>
        <w:right w:val="single" w:sz="8" w:space="0" w:color="E97132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9713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97132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97132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97132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9DBCC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semiHidden/>
    <w:unhideWhenUsed/>
    <w:rsid w:val="00487A7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196B24" w:themeColor="accent3"/>
        <w:left w:val="single" w:sz="8" w:space="0" w:color="196B24" w:themeColor="accent3"/>
        <w:bottom w:val="single" w:sz="8" w:space="0" w:color="196B24" w:themeColor="accent3"/>
        <w:right w:val="single" w:sz="8" w:space="0" w:color="196B24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96B24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196B24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96B24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96B24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3EDBA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semiHidden/>
    <w:unhideWhenUsed/>
    <w:rsid w:val="00487A7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0F9ED5" w:themeColor="accent4"/>
        <w:left w:val="single" w:sz="8" w:space="0" w:color="0F9ED5" w:themeColor="accent4"/>
        <w:bottom w:val="single" w:sz="8" w:space="0" w:color="0F9ED5" w:themeColor="accent4"/>
        <w:right w:val="single" w:sz="8" w:space="0" w:color="0F9ED5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9ED5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F9ED5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9ED5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F9ED5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DE9FA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semiHidden/>
    <w:unhideWhenUsed/>
    <w:rsid w:val="00487A7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A02B93" w:themeColor="accent5"/>
        <w:left w:val="single" w:sz="8" w:space="0" w:color="A02B93" w:themeColor="accent5"/>
        <w:bottom w:val="single" w:sz="8" w:space="0" w:color="A02B93" w:themeColor="accent5"/>
        <w:right w:val="single" w:sz="8" w:space="0" w:color="A02B93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02B93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A02B93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02B93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02B93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C3E9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semiHidden/>
    <w:unhideWhenUsed/>
    <w:rsid w:val="00487A7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kern w:val="0"/>
      <w14:ligatures w14:val="none"/>
    </w:rPr>
    <w:tblPr>
      <w:tblStyleRowBandSize w:val="1"/>
      <w:tblStyleColBandSize w:val="1"/>
      <w:tblBorders>
        <w:top w:val="single" w:sz="8" w:space="0" w:color="4EA72E" w:themeColor="accent6"/>
        <w:left w:val="single" w:sz="8" w:space="0" w:color="4EA72E" w:themeColor="accent6"/>
        <w:bottom w:val="single" w:sz="8" w:space="0" w:color="4EA72E" w:themeColor="accent6"/>
        <w:right w:val="single" w:sz="8" w:space="0" w:color="4EA72E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EA72E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EA72E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EA72E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EA72E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EFC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2198CF" w:themeColor="accent1" w:themeTint="BF"/>
        <w:left w:val="single" w:sz="8" w:space="0" w:color="2198CF" w:themeColor="accent1" w:themeTint="BF"/>
        <w:bottom w:val="single" w:sz="8" w:space="0" w:color="2198CF" w:themeColor="accent1" w:themeTint="BF"/>
        <w:right w:val="single" w:sz="8" w:space="0" w:color="2198CF" w:themeColor="accent1" w:themeTint="BF"/>
        <w:insideH w:val="single" w:sz="8" w:space="0" w:color="2198CF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2198CF" w:themeColor="accent1" w:themeTint="BF"/>
          <w:left w:val="single" w:sz="8" w:space="0" w:color="2198CF" w:themeColor="accent1" w:themeTint="BF"/>
          <w:bottom w:val="single" w:sz="8" w:space="0" w:color="2198CF" w:themeColor="accent1" w:themeTint="BF"/>
          <w:right w:val="single" w:sz="8" w:space="0" w:color="2198CF" w:themeColor="accent1" w:themeTint="BF"/>
          <w:insideH w:val="nil"/>
          <w:insideV w:val="nil"/>
        </w:tcBorders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198CF" w:themeColor="accent1" w:themeTint="BF"/>
          <w:left w:val="single" w:sz="8" w:space="0" w:color="2198CF" w:themeColor="accent1" w:themeTint="BF"/>
          <w:bottom w:val="single" w:sz="8" w:space="0" w:color="2198CF" w:themeColor="accent1" w:themeTint="BF"/>
          <w:right w:val="single" w:sz="8" w:space="0" w:color="2198CF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EF2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EF2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EE9465" w:themeColor="accent2" w:themeTint="BF"/>
        <w:left w:val="single" w:sz="8" w:space="0" w:color="EE9465" w:themeColor="accent2" w:themeTint="BF"/>
        <w:bottom w:val="single" w:sz="8" w:space="0" w:color="EE9465" w:themeColor="accent2" w:themeTint="BF"/>
        <w:right w:val="single" w:sz="8" w:space="0" w:color="EE9465" w:themeColor="accent2" w:themeTint="BF"/>
        <w:insideH w:val="single" w:sz="8" w:space="0" w:color="EE9465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E9465" w:themeColor="accent2" w:themeTint="BF"/>
          <w:left w:val="single" w:sz="8" w:space="0" w:color="EE9465" w:themeColor="accent2" w:themeTint="BF"/>
          <w:bottom w:val="single" w:sz="8" w:space="0" w:color="EE9465" w:themeColor="accent2" w:themeTint="BF"/>
          <w:right w:val="single" w:sz="8" w:space="0" w:color="EE9465" w:themeColor="accent2" w:themeTint="BF"/>
          <w:insideH w:val="nil"/>
          <w:insideV w:val="nil"/>
        </w:tcBorders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E9465" w:themeColor="accent2" w:themeTint="BF"/>
          <w:left w:val="single" w:sz="8" w:space="0" w:color="EE9465" w:themeColor="accent2" w:themeTint="BF"/>
          <w:bottom w:val="single" w:sz="8" w:space="0" w:color="EE9465" w:themeColor="accent2" w:themeTint="BF"/>
          <w:right w:val="single" w:sz="8" w:space="0" w:color="EE9465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DBCC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9DBCC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2BB73D" w:themeColor="accent3" w:themeTint="BF"/>
        <w:left w:val="single" w:sz="8" w:space="0" w:color="2BB73D" w:themeColor="accent3" w:themeTint="BF"/>
        <w:bottom w:val="single" w:sz="8" w:space="0" w:color="2BB73D" w:themeColor="accent3" w:themeTint="BF"/>
        <w:right w:val="single" w:sz="8" w:space="0" w:color="2BB73D" w:themeColor="accent3" w:themeTint="BF"/>
        <w:insideH w:val="single" w:sz="8" w:space="0" w:color="2BB73D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2BB73D" w:themeColor="accent3" w:themeTint="BF"/>
          <w:left w:val="single" w:sz="8" w:space="0" w:color="2BB73D" w:themeColor="accent3" w:themeTint="BF"/>
          <w:bottom w:val="single" w:sz="8" w:space="0" w:color="2BB73D" w:themeColor="accent3" w:themeTint="BF"/>
          <w:right w:val="single" w:sz="8" w:space="0" w:color="2BB73D" w:themeColor="accent3" w:themeTint="BF"/>
          <w:insideH w:val="nil"/>
          <w:insideV w:val="nil"/>
        </w:tcBorders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BB73D" w:themeColor="accent3" w:themeTint="BF"/>
          <w:left w:val="single" w:sz="8" w:space="0" w:color="2BB73D" w:themeColor="accent3" w:themeTint="BF"/>
          <w:bottom w:val="single" w:sz="8" w:space="0" w:color="2BB73D" w:themeColor="accent3" w:themeTint="BF"/>
          <w:right w:val="single" w:sz="8" w:space="0" w:color="2BB73D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3EDBA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3EDBA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39BEF1" w:themeColor="accent4" w:themeTint="BF"/>
        <w:left w:val="single" w:sz="8" w:space="0" w:color="39BEF1" w:themeColor="accent4" w:themeTint="BF"/>
        <w:bottom w:val="single" w:sz="8" w:space="0" w:color="39BEF1" w:themeColor="accent4" w:themeTint="BF"/>
        <w:right w:val="single" w:sz="8" w:space="0" w:color="39BEF1" w:themeColor="accent4" w:themeTint="BF"/>
        <w:insideH w:val="single" w:sz="8" w:space="0" w:color="39BEF1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39BEF1" w:themeColor="accent4" w:themeTint="BF"/>
          <w:left w:val="single" w:sz="8" w:space="0" w:color="39BEF1" w:themeColor="accent4" w:themeTint="BF"/>
          <w:bottom w:val="single" w:sz="8" w:space="0" w:color="39BEF1" w:themeColor="accent4" w:themeTint="BF"/>
          <w:right w:val="single" w:sz="8" w:space="0" w:color="39BEF1" w:themeColor="accent4" w:themeTint="BF"/>
          <w:insideH w:val="nil"/>
          <w:insideV w:val="nil"/>
        </w:tcBorders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9BEF1" w:themeColor="accent4" w:themeTint="BF"/>
          <w:left w:val="single" w:sz="8" w:space="0" w:color="39BEF1" w:themeColor="accent4" w:themeTint="BF"/>
          <w:bottom w:val="single" w:sz="8" w:space="0" w:color="39BEF1" w:themeColor="accent4" w:themeTint="BF"/>
          <w:right w:val="single" w:sz="8" w:space="0" w:color="39BEF1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DE9FA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DE9FA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CE49BF" w:themeColor="accent5" w:themeTint="BF"/>
        <w:left w:val="single" w:sz="8" w:space="0" w:color="CE49BF" w:themeColor="accent5" w:themeTint="BF"/>
        <w:bottom w:val="single" w:sz="8" w:space="0" w:color="CE49BF" w:themeColor="accent5" w:themeTint="BF"/>
        <w:right w:val="single" w:sz="8" w:space="0" w:color="CE49BF" w:themeColor="accent5" w:themeTint="BF"/>
        <w:insideH w:val="single" w:sz="8" w:space="0" w:color="CE49BF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E49BF" w:themeColor="accent5" w:themeTint="BF"/>
          <w:left w:val="single" w:sz="8" w:space="0" w:color="CE49BF" w:themeColor="accent5" w:themeTint="BF"/>
          <w:bottom w:val="single" w:sz="8" w:space="0" w:color="CE49BF" w:themeColor="accent5" w:themeTint="BF"/>
          <w:right w:val="single" w:sz="8" w:space="0" w:color="CE49BF" w:themeColor="accent5" w:themeTint="BF"/>
          <w:insideH w:val="nil"/>
          <w:insideV w:val="nil"/>
        </w:tcBorders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E49BF" w:themeColor="accent5" w:themeTint="BF"/>
          <w:left w:val="single" w:sz="8" w:space="0" w:color="CE49BF" w:themeColor="accent5" w:themeTint="BF"/>
          <w:bottom w:val="single" w:sz="8" w:space="0" w:color="CE49BF" w:themeColor="accent5" w:themeTint="BF"/>
          <w:right w:val="single" w:sz="8" w:space="0" w:color="CE49BF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C3E9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C3E9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8" w:space="0" w:color="71CF50" w:themeColor="accent6" w:themeTint="BF"/>
        <w:left w:val="single" w:sz="8" w:space="0" w:color="71CF50" w:themeColor="accent6" w:themeTint="BF"/>
        <w:bottom w:val="single" w:sz="8" w:space="0" w:color="71CF50" w:themeColor="accent6" w:themeTint="BF"/>
        <w:right w:val="single" w:sz="8" w:space="0" w:color="71CF50" w:themeColor="accent6" w:themeTint="BF"/>
        <w:insideH w:val="single" w:sz="8" w:space="0" w:color="71CF50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1CF50" w:themeColor="accent6" w:themeTint="BF"/>
          <w:left w:val="single" w:sz="8" w:space="0" w:color="71CF50" w:themeColor="accent6" w:themeTint="BF"/>
          <w:bottom w:val="single" w:sz="8" w:space="0" w:color="71CF50" w:themeColor="accent6" w:themeTint="BF"/>
          <w:right w:val="single" w:sz="8" w:space="0" w:color="71CF50" w:themeColor="accent6" w:themeTint="BF"/>
          <w:insideH w:val="nil"/>
          <w:insideV w:val="nil"/>
        </w:tcBorders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1CF50" w:themeColor="accent6" w:themeTint="BF"/>
          <w:left w:val="single" w:sz="8" w:space="0" w:color="71CF50" w:themeColor="accent6" w:themeTint="BF"/>
          <w:bottom w:val="single" w:sz="8" w:space="0" w:color="71CF50" w:themeColor="accent6" w:themeTint="BF"/>
          <w:right w:val="single" w:sz="8" w:space="0" w:color="71CF50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EFC5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EFC5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56082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56082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97132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97132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96B24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96B24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F9ED5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F9ED5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02B93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02B93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EA72E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EA72E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MessageHeader">
    <w:name w:val="Message Header"/>
    <w:basedOn w:val="Normal"/>
    <w:link w:val="MessageHeaderChar"/>
    <w:uiPriority w:val="99"/>
    <w:semiHidden/>
    <w:unhideWhenUsed/>
    <w:rsid w:val="00487A7F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487A7F"/>
    <w:rPr>
      <w:rFonts w:asciiTheme="majorHAnsi" w:eastAsiaTheme="majorEastAsia" w:hAnsiTheme="majorHAnsi" w:cstheme="majorBidi"/>
      <w:color w:val="000000"/>
      <w:kern w:val="0"/>
      <w:sz w:val="24"/>
      <w:szCs w:val="24"/>
      <w:shd w:val="pct20" w:color="auto" w:fill="auto"/>
      <w:lang w:bidi="ar-DZ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487A7F"/>
    <w:rPr>
      <w:rFonts w:ascii="Times New Roman" w:hAnsi="Times New Roman"/>
      <w:sz w:val="24"/>
      <w:szCs w:val="24"/>
    </w:rPr>
  </w:style>
  <w:style w:type="paragraph" w:styleId="NormalIndent">
    <w:name w:val="Normal Indent"/>
    <w:basedOn w:val="Normal"/>
    <w:uiPriority w:val="99"/>
    <w:semiHidden/>
    <w:unhideWhenUsed/>
    <w:rsid w:val="00487A7F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487A7F"/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487A7F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character" w:styleId="PageNumber">
    <w:name w:val="page number"/>
    <w:semiHidden/>
    <w:rsid w:val="00487A7F"/>
    <w:rPr>
      <w:rFonts w:ascii="Century Gothic" w:hAnsi="Century Gothic"/>
      <w:sz w:val="18"/>
      <w:szCs w:val="18"/>
      <w:lang w:val="en-US" w:bidi="ar-DZ"/>
    </w:rPr>
  </w:style>
  <w:style w:type="character" w:styleId="PlaceholderText">
    <w:name w:val="Placeholder Text"/>
    <w:basedOn w:val="DefaultParagraphFont"/>
    <w:uiPriority w:val="99"/>
    <w:semiHidden/>
    <w:rsid w:val="00487A7F"/>
    <w:rPr>
      <w:color w:val="808080"/>
      <w:lang w:val="en-US" w:bidi="ar-DZ"/>
    </w:rPr>
  </w:style>
  <w:style w:type="table" w:styleId="PlainTable1">
    <w:name w:val="Plain Table 1"/>
    <w:basedOn w:val="TableNormal"/>
    <w:uiPriority w:val="41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3">
    <w:name w:val="Plain Table 3"/>
    <w:basedOn w:val="TableNormal"/>
    <w:uiPriority w:val="43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PlainText">
    <w:name w:val="Plain Text"/>
    <w:basedOn w:val="Normal"/>
    <w:link w:val="PlainTextChar"/>
    <w:uiPriority w:val="99"/>
    <w:semiHidden/>
    <w:unhideWhenUsed/>
    <w:rsid w:val="00487A7F"/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487A7F"/>
    <w:rPr>
      <w:rFonts w:ascii="Consolas" w:eastAsia="PMingLiU" w:hAnsi="Consolas" w:cs="Times New Roman"/>
      <w:color w:val="000000"/>
      <w:kern w:val="0"/>
      <w:sz w:val="21"/>
      <w:szCs w:val="21"/>
      <w:lang w:bidi="ar-DZ"/>
      <w14:ligatures w14:val="none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487A7F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487A7F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paragraph" w:styleId="Signature">
    <w:name w:val="Signature"/>
    <w:basedOn w:val="Normal"/>
    <w:link w:val="SignatureChar"/>
    <w:uiPriority w:val="99"/>
    <w:semiHidden/>
    <w:unhideWhenUsed/>
    <w:rsid w:val="00487A7F"/>
    <w:pPr>
      <w:ind w:left="4252"/>
    </w:pPr>
  </w:style>
  <w:style w:type="character" w:customStyle="1" w:styleId="SignatureChar">
    <w:name w:val="Signature Char"/>
    <w:basedOn w:val="DefaultParagraphFont"/>
    <w:link w:val="Signature"/>
    <w:uiPriority w:val="99"/>
    <w:semiHidden/>
    <w:rsid w:val="00487A7F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character" w:styleId="Strong">
    <w:name w:val="Strong"/>
    <w:basedOn w:val="DefaultParagraphFont"/>
    <w:uiPriority w:val="22"/>
    <w:qFormat/>
    <w:rsid w:val="00487A7F"/>
    <w:rPr>
      <w:b/>
      <w:bCs/>
      <w:lang w:val="en-US" w:bidi="ar-DZ"/>
    </w:rPr>
  </w:style>
  <w:style w:type="paragraph" w:customStyle="1" w:styleId="Style1">
    <w:name w:val="Style1"/>
    <w:basedOn w:val="LeadInText"/>
    <w:semiHidden/>
    <w:qFormat/>
    <w:rsid w:val="00487A7F"/>
    <w:pPr>
      <w:spacing w:after="200" w:line="480" w:lineRule="exact"/>
    </w:pPr>
  </w:style>
  <w:style w:type="character" w:styleId="SubtleEmphasis">
    <w:name w:val="Subtle Emphasis"/>
    <w:basedOn w:val="DefaultParagraphFont"/>
    <w:uiPriority w:val="19"/>
    <w:qFormat/>
    <w:rsid w:val="00487A7F"/>
    <w:rPr>
      <w:i/>
      <w:iCs/>
      <w:color w:val="404040" w:themeColor="text1" w:themeTint="BF"/>
      <w:lang w:val="en-US" w:bidi="ar-DZ"/>
    </w:rPr>
  </w:style>
  <w:style w:type="character" w:styleId="SubtleReference">
    <w:name w:val="Subtle Reference"/>
    <w:basedOn w:val="DefaultParagraphFont"/>
    <w:uiPriority w:val="31"/>
    <w:qFormat/>
    <w:rsid w:val="00487A7F"/>
    <w:rPr>
      <w:smallCaps/>
      <w:color w:val="5A5A5A" w:themeColor="text1" w:themeTint="A5"/>
      <w:lang w:val="en-US" w:bidi="ar-DZ"/>
    </w:rPr>
  </w:style>
  <w:style w:type="table" w:styleId="Table3Deffects1">
    <w:name w:val="Table 3D effects 1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uiPriority w:val="99"/>
    <w:semiHidden/>
    <w:unhideWhenUsed/>
    <w:rsid w:val="00487A7F"/>
    <w:pPr>
      <w:spacing w:after="0" w:line="240" w:lineRule="auto"/>
    </w:pPr>
    <w:rPr>
      <w:color w:val="000080"/>
      <w:kern w:val="0"/>
      <w14:ligatures w14:val="none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uiPriority w:val="99"/>
    <w:semiHidden/>
    <w:unhideWhenUsed/>
    <w:rsid w:val="00487A7F"/>
    <w:pPr>
      <w:spacing w:after="0" w:line="240" w:lineRule="auto"/>
    </w:pPr>
    <w:rPr>
      <w:color w:val="FFFFFF"/>
      <w:kern w:val="0"/>
      <w14:ligatures w14:val="none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uiPriority w:val="99"/>
    <w:semiHidden/>
    <w:unhideWhenUsed/>
    <w:rsid w:val="00487A7F"/>
    <w:pPr>
      <w:spacing w:after="0" w:line="240" w:lineRule="auto"/>
    </w:pPr>
    <w:rPr>
      <w:b/>
      <w:bCs/>
      <w:kern w:val="0"/>
      <w14:ligatures w14:val="none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uiPriority w:val="99"/>
    <w:semiHidden/>
    <w:unhideWhenUsed/>
    <w:rsid w:val="00487A7F"/>
    <w:pPr>
      <w:spacing w:after="0" w:line="240" w:lineRule="auto"/>
    </w:pPr>
    <w:rPr>
      <w:b/>
      <w:bCs/>
      <w:kern w:val="0"/>
      <w14:ligatures w14:val="none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uiPriority w:val="99"/>
    <w:semiHidden/>
    <w:unhideWhenUsed/>
    <w:rsid w:val="00487A7F"/>
    <w:pPr>
      <w:spacing w:after="0" w:line="240" w:lineRule="auto"/>
    </w:pPr>
    <w:rPr>
      <w:b/>
      <w:bCs/>
      <w:kern w:val="0"/>
      <w14:ligatures w14:val="none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">
    <w:name w:val="Table Grid"/>
    <w:aliases w:val="Equifax table,Header Table,VF_Table,Smart Text Table,Deloitte Table Grid,Table Definitions Grid,Table Definitions Grid1,Table Grid WDS,Yellow,FirstDataRFP"/>
    <w:basedOn w:val="TableNormal"/>
    <w:uiPriority w:val="39"/>
    <w:rsid w:val="00487A7F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1">
    <w:name w:val="Table Grid 1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uiPriority w:val="99"/>
    <w:semiHidden/>
    <w:unhideWhenUsed/>
    <w:rsid w:val="00487A7F"/>
    <w:pPr>
      <w:spacing w:after="0" w:line="240" w:lineRule="auto"/>
    </w:pPr>
    <w:rPr>
      <w:b/>
      <w:bCs/>
      <w:kern w:val="0"/>
      <w14:ligatures w14:val="none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Light">
    <w:name w:val="Grid Table Light"/>
    <w:basedOn w:val="TableNormal"/>
    <w:uiPriority w:val="40"/>
    <w:rsid w:val="00487A7F"/>
    <w:pPr>
      <w:spacing w:after="0" w:line="240" w:lineRule="auto"/>
    </w:pPr>
    <w:rPr>
      <w:kern w:val="0"/>
      <w14:ligatures w14:val="none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List1">
    <w:name w:val="Table List 1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ofAuthorities">
    <w:name w:val="table of authorities"/>
    <w:basedOn w:val="Normal"/>
    <w:next w:val="Normal"/>
    <w:semiHidden/>
    <w:rsid w:val="00487A7F"/>
    <w:pPr>
      <w:ind w:left="220" w:hanging="220"/>
    </w:pPr>
  </w:style>
  <w:style w:type="table" w:styleId="TableProfessional">
    <w:name w:val="Table Professional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uiPriority w:val="99"/>
    <w:semiHidden/>
    <w:unhideWhenUsed/>
    <w:rsid w:val="00487A7F"/>
    <w:pPr>
      <w:spacing w:after="0" w:line="240" w:lineRule="auto"/>
    </w:pPr>
    <w:rPr>
      <w:kern w:val="0"/>
      <w14:ligatures w14:val="none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AHeading">
    <w:name w:val="toa heading"/>
    <w:basedOn w:val="Normal"/>
    <w:next w:val="Normal"/>
    <w:semiHidden/>
    <w:rsid w:val="00487A7F"/>
    <w:pPr>
      <w:spacing w:before="120"/>
    </w:pPr>
    <w:rPr>
      <w:rFonts w:cs="Arial"/>
      <w:b/>
      <w:bCs/>
      <w:sz w:val="24"/>
      <w:szCs w:val="24"/>
    </w:rPr>
  </w:style>
  <w:style w:type="paragraph" w:styleId="TOC1">
    <w:name w:val="toc 1"/>
    <w:next w:val="BodyText"/>
    <w:uiPriority w:val="39"/>
    <w:rsid w:val="00487A7F"/>
    <w:pPr>
      <w:tabs>
        <w:tab w:val="left" w:pos="567"/>
        <w:tab w:val="right" w:leader="dot" w:pos="9360"/>
      </w:tabs>
      <w:spacing w:before="60" w:after="60" w:line="220" w:lineRule="atLeast"/>
    </w:pPr>
    <w:rPr>
      <w:rFonts w:ascii="Century Gothic" w:eastAsia="Calibri" w:hAnsi="Century Gothic" w:cs="Times New Roman"/>
      <w:b/>
      <w:noProof/>
      <w:color w:val="2B3A44"/>
      <w:kern w:val="0"/>
      <w:szCs w:val="20"/>
      <w:lang w:eastAsia="en-GB" w:bidi="ar-DZ"/>
      <w14:ligatures w14:val="none"/>
    </w:rPr>
  </w:style>
  <w:style w:type="paragraph" w:styleId="TOC2">
    <w:name w:val="toc 2"/>
    <w:next w:val="BodyText"/>
    <w:uiPriority w:val="39"/>
    <w:rsid w:val="00487A7F"/>
    <w:pPr>
      <w:tabs>
        <w:tab w:val="left" w:pos="1134"/>
        <w:tab w:val="right" w:leader="dot" w:pos="9360"/>
      </w:tabs>
      <w:spacing w:after="20" w:line="220" w:lineRule="atLeast"/>
      <w:ind w:left="1008" w:hanging="576"/>
    </w:pPr>
    <w:rPr>
      <w:rFonts w:ascii="Century Gothic" w:eastAsia="PMingLiU" w:hAnsi="Century Gothic" w:cs="Times New Roman"/>
      <w:color w:val="2B3A44"/>
      <w:kern w:val="0"/>
      <w:szCs w:val="18"/>
      <w:lang w:bidi="ar-DZ"/>
      <w14:ligatures w14:val="none"/>
    </w:rPr>
  </w:style>
  <w:style w:type="paragraph" w:styleId="TOC3">
    <w:name w:val="toc 3"/>
    <w:next w:val="BodyText"/>
    <w:uiPriority w:val="39"/>
    <w:rsid w:val="00487A7F"/>
    <w:pPr>
      <w:tabs>
        <w:tab w:val="left" w:pos="1701"/>
        <w:tab w:val="right" w:leader="dot" w:pos="9360"/>
      </w:tabs>
      <w:spacing w:after="20" w:line="220" w:lineRule="atLeast"/>
      <w:ind w:left="1628" w:hanging="634"/>
    </w:pPr>
    <w:rPr>
      <w:rFonts w:ascii="Century Gothic" w:eastAsia="PMingLiU" w:hAnsi="Century Gothic" w:cs="Times New Roman"/>
      <w:noProof/>
      <w:color w:val="2B3A44"/>
      <w:kern w:val="0"/>
      <w:szCs w:val="18"/>
      <w:lang w:eastAsia="en-GB" w:bidi="ar-DZ"/>
      <w14:ligatures w14:val="none"/>
    </w:rPr>
  </w:style>
  <w:style w:type="paragraph" w:styleId="TOC4">
    <w:name w:val="toc 4"/>
    <w:next w:val="BodyText"/>
    <w:uiPriority w:val="39"/>
    <w:rsid w:val="00487A7F"/>
    <w:pPr>
      <w:tabs>
        <w:tab w:val="left" w:pos="2610"/>
        <w:tab w:val="right" w:leader="dot" w:pos="9360"/>
      </w:tabs>
      <w:spacing w:after="20" w:line="240" w:lineRule="auto"/>
      <w:ind w:left="2621" w:hanging="994"/>
    </w:pPr>
    <w:rPr>
      <w:rFonts w:ascii="Century Gothic" w:eastAsia="PMingLiU" w:hAnsi="Century Gothic" w:cs="Times New Roman"/>
      <w:noProof/>
      <w:color w:val="2B3A44"/>
      <w:kern w:val="0"/>
      <w:lang w:bidi="ar-DZ"/>
      <w14:ligatures w14:val="none"/>
    </w:rPr>
  </w:style>
  <w:style w:type="paragraph" w:styleId="TOC5">
    <w:name w:val="toc 5"/>
    <w:next w:val="BodyText"/>
    <w:uiPriority w:val="39"/>
    <w:rsid w:val="00487A7F"/>
    <w:pPr>
      <w:tabs>
        <w:tab w:val="left" w:pos="3690"/>
        <w:tab w:val="right" w:leader="dot" w:pos="9360"/>
      </w:tabs>
      <w:spacing w:after="20" w:line="240" w:lineRule="auto"/>
      <w:ind w:left="3686" w:hanging="1080"/>
    </w:pPr>
    <w:rPr>
      <w:rFonts w:ascii="Century Gothic" w:eastAsia="PMingLiU" w:hAnsi="Century Gothic" w:cs="Times New Roman"/>
      <w:noProof/>
      <w:color w:val="2B3A44"/>
      <w:kern w:val="0"/>
      <w:lang w:bidi="ar-DZ"/>
      <w14:ligatures w14:val="none"/>
    </w:rPr>
  </w:style>
  <w:style w:type="paragraph" w:styleId="TOC6">
    <w:name w:val="toc 6"/>
    <w:next w:val="BodyText"/>
    <w:uiPriority w:val="39"/>
    <w:rsid w:val="00487A7F"/>
    <w:pPr>
      <w:tabs>
        <w:tab w:val="left" w:pos="4950"/>
        <w:tab w:val="right" w:leader="dot" w:pos="9360"/>
      </w:tabs>
      <w:spacing w:after="20"/>
      <w:ind w:left="4953" w:hanging="1267"/>
    </w:pPr>
    <w:rPr>
      <w:rFonts w:ascii="Century Gothic" w:eastAsia="PMingLiU" w:hAnsi="Century Gothic" w:cs="Times New Roman"/>
      <w:noProof/>
      <w:color w:val="2B3A44"/>
      <w:kern w:val="0"/>
      <w:szCs w:val="20"/>
      <w:lang w:bidi="ar-DZ"/>
      <w14:ligatures w14:val="none"/>
    </w:rPr>
  </w:style>
  <w:style w:type="paragraph" w:styleId="TOC7">
    <w:name w:val="toc 7"/>
    <w:basedOn w:val="Normal"/>
    <w:next w:val="BodyText"/>
    <w:semiHidden/>
    <w:rsid w:val="00487A7F"/>
    <w:pPr>
      <w:tabs>
        <w:tab w:val="right" w:pos="8525"/>
      </w:tabs>
      <w:ind w:left="2952" w:hanging="1152"/>
    </w:pPr>
    <w:rPr>
      <w:sz w:val="20"/>
    </w:rPr>
  </w:style>
  <w:style w:type="paragraph" w:styleId="TOC8">
    <w:name w:val="toc 8"/>
    <w:basedOn w:val="Normal"/>
    <w:next w:val="BodyText"/>
    <w:semiHidden/>
    <w:rsid w:val="00487A7F"/>
    <w:pPr>
      <w:tabs>
        <w:tab w:val="right" w:pos="8525"/>
      </w:tabs>
      <w:ind w:left="3456" w:hanging="1296"/>
    </w:pPr>
    <w:rPr>
      <w:sz w:val="20"/>
    </w:rPr>
  </w:style>
  <w:style w:type="paragraph" w:styleId="TOC9">
    <w:name w:val="toc 9"/>
    <w:basedOn w:val="Normal"/>
    <w:next w:val="BodyText"/>
    <w:semiHidden/>
    <w:rsid w:val="00487A7F"/>
    <w:pPr>
      <w:tabs>
        <w:tab w:val="right" w:pos="8525"/>
      </w:tabs>
      <w:ind w:left="3960" w:hanging="1440"/>
    </w:pPr>
    <w:rPr>
      <w:sz w:val="20"/>
    </w:rPr>
  </w:style>
  <w:style w:type="paragraph" w:styleId="TOCHeading">
    <w:name w:val="TOC Heading"/>
    <w:next w:val="TOC1"/>
    <w:uiPriority w:val="39"/>
    <w:qFormat/>
    <w:rsid w:val="00487A7F"/>
    <w:pPr>
      <w:keepLines/>
      <w:spacing w:before="240" w:after="120" w:line="240" w:lineRule="auto"/>
    </w:pPr>
    <w:rPr>
      <w:rFonts w:ascii="Century Gothic" w:eastAsiaTheme="majorEastAsia" w:hAnsi="Century Gothic" w:cs="Arial"/>
      <w:b/>
      <w:color w:val="2B3A44"/>
      <w:kern w:val="0"/>
      <w:sz w:val="36"/>
      <w:szCs w:val="32"/>
      <w:lang w:bidi="ar-DZ"/>
      <w14:ligatures w14:val="none"/>
    </w:rPr>
  </w:style>
  <w:style w:type="table" w:customStyle="1" w:styleId="TableGrid10">
    <w:name w:val="Table Grid1"/>
    <w:basedOn w:val="TableNormal"/>
    <w:next w:val="TableGrid"/>
    <w:uiPriority w:val="39"/>
    <w:rsid w:val="00487A7F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umbersAuto1Single">
    <w:name w:val="*Numbers (Auto) #1 Single"/>
    <w:basedOn w:val="Normal"/>
    <w:uiPriority w:val="1"/>
    <w:rsid w:val="00487A7F"/>
    <w:pPr>
      <w:tabs>
        <w:tab w:val="left" w:pos="360"/>
        <w:tab w:val="left" w:pos="1440"/>
      </w:tabs>
      <w:spacing w:line="276" w:lineRule="auto"/>
    </w:pPr>
    <w:rPr>
      <w:rFonts w:eastAsia="Arial" w:cs="Arial"/>
      <w:color w:val="2B3A44"/>
      <w:szCs w:val="18"/>
    </w:rPr>
  </w:style>
  <w:style w:type="paragraph" w:customStyle="1" w:styleId="NumbersAuto1Double">
    <w:name w:val="*Numbers (Auto) #1 Double"/>
    <w:basedOn w:val="NumbersAuto1Single"/>
    <w:uiPriority w:val="1"/>
    <w:qFormat/>
    <w:rsid w:val="00487A7F"/>
    <w:pPr>
      <w:numPr>
        <w:numId w:val="17"/>
      </w:numPr>
      <w:tabs>
        <w:tab w:val="clear" w:pos="1440"/>
      </w:tabs>
      <w:spacing w:after="120"/>
    </w:pPr>
  </w:style>
  <w:style w:type="paragraph" w:customStyle="1" w:styleId="NumbersAuto2Single">
    <w:name w:val="*Numbers (Auto) #2 Single"/>
    <w:basedOn w:val="Normal"/>
    <w:uiPriority w:val="1"/>
    <w:qFormat/>
    <w:rsid w:val="00487A7F"/>
    <w:pPr>
      <w:tabs>
        <w:tab w:val="left" w:pos="1440"/>
      </w:tabs>
      <w:spacing w:line="276" w:lineRule="auto"/>
    </w:pPr>
    <w:rPr>
      <w:color w:val="2B3A44"/>
    </w:rPr>
  </w:style>
  <w:style w:type="paragraph" w:customStyle="1" w:styleId="NumbersAuto3Single">
    <w:name w:val="*Numbers (Auto) #3 Single"/>
    <w:basedOn w:val="Normal"/>
    <w:uiPriority w:val="1"/>
    <w:qFormat/>
    <w:rsid w:val="00487A7F"/>
    <w:pPr>
      <w:tabs>
        <w:tab w:val="left" w:pos="1080"/>
      </w:tabs>
      <w:spacing w:line="276" w:lineRule="auto"/>
    </w:pPr>
    <w:rPr>
      <w:color w:val="2B3A44"/>
    </w:rPr>
  </w:style>
  <w:style w:type="paragraph" w:customStyle="1" w:styleId="NumbersAuto2Double">
    <w:name w:val="*Numbers (Auto) #2 Double"/>
    <w:basedOn w:val="NumbersAuto2Single"/>
    <w:uiPriority w:val="1"/>
    <w:qFormat/>
    <w:rsid w:val="00487A7F"/>
    <w:pPr>
      <w:numPr>
        <w:ilvl w:val="1"/>
        <w:numId w:val="17"/>
      </w:numPr>
      <w:spacing w:after="120"/>
    </w:pPr>
  </w:style>
  <w:style w:type="paragraph" w:customStyle="1" w:styleId="NumbersAuto3Double">
    <w:name w:val="*Numbers (Auto) #3 Double"/>
    <w:basedOn w:val="BodyText"/>
    <w:uiPriority w:val="1"/>
    <w:qFormat/>
    <w:rsid w:val="00487A7F"/>
    <w:pPr>
      <w:numPr>
        <w:ilvl w:val="2"/>
        <w:numId w:val="17"/>
      </w:numPr>
      <w:tabs>
        <w:tab w:val="left" w:pos="1080"/>
      </w:tabs>
    </w:pPr>
  </w:style>
  <w:style w:type="paragraph" w:customStyle="1" w:styleId="NumbersAuto5Single">
    <w:name w:val="*Numbers (Auto) #5 Single"/>
    <w:basedOn w:val="NumbersAuto3Single"/>
    <w:uiPriority w:val="1"/>
    <w:qFormat/>
    <w:rsid w:val="00487A7F"/>
    <w:pPr>
      <w:numPr>
        <w:numId w:val="19"/>
      </w:numPr>
      <w:tabs>
        <w:tab w:val="clear" w:pos="1080"/>
        <w:tab w:val="left" w:pos="1620"/>
      </w:tabs>
      <w:ind w:left="1620"/>
    </w:pPr>
  </w:style>
  <w:style w:type="paragraph" w:customStyle="1" w:styleId="NumbersAuto4Double">
    <w:name w:val="*Numbers (Auto) #4 Double"/>
    <w:basedOn w:val="Normal"/>
    <w:uiPriority w:val="1"/>
    <w:qFormat/>
    <w:rsid w:val="00487A7F"/>
    <w:pPr>
      <w:numPr>
        <w:numId w:val="18"/>
      </w:numPr>
      <w:tabs>
        <w:tab w:val="left" w:pos="1260"/>
      </w:tabs>
      <w:spacing w:after="120" w:line="276" w:lineRule="auto"/>
      <w:ind w:left="1267"/>
    </w:pPr>
    <w:rPr>
      <w:rFonts w:eastAsia="Arial" w:cs="Arial"/>
      <w:color w:val="2B3A44"/>
      <w:szCs w:val="18"/>
    </w:rPr>
  </w:style>
  <w:style w:type="paragraph" w:customStyle="1" w:styleId="NumbersAuto5Double">
    <w:name w:val="*Numbers (Auto) #5 Double"/>
    <w:basedOn w:val="NumbersAuto5Single"/>
    <w:uiPriority w:val="1"/>
    <w:qFormat/>
    <w:rsid w:val="00487A7F"/>
    <w:pPr>
      <w:spacing w:after="120"/>
      <w:ind w:left="1627"/>
    </w:pPr>
  </w:style>
  <w:style w:type="numbering" w:customStyle="1" w:styleId="NumberAutoSingle">
    <w:name w:val="*Number Auto Single"/>
    <w:uiPriority w:val="99"/>
    <w:rsid w:val="00487A7F"/>
    <w:pPr>
      <w:numPr>
        <w:numId w:val="49"/>
      </w:numPr>
    </w:pPr>
  </w:style>
  <w:style w:type="numbering" w:customStyle="1" w:styleId="NumbersAutoDouble">
    <w:name w:val="*Numbers Auto Double"/>
    <w:uiPriority w:val="99"/>
    <w:rsid w:val="00487A7F"/>
    <w:pPr>
      <w:numPr>
        <w:numId w:val="50"/>
      </w:numPr>
    </w:pPr>
  </w:style>
  <w:style w:type="paragraph" w:customStyle="1" w:styleId="BulletSubnumber0">
    <w:name w:val="~Bullet Subnumber"/>
    <w:basedOn w:val="BulletSubnumber"/>
    <w:uiPriority w:val="1"/>
    <w:rsid w:val="00487A7F"/>
    <w:pPr>
      <w:spacing w:line="240" w:lineRule="auto"/>
    </w:pPr>
  </w:style>
  <w:style w:type="paragraph" w:customStyle="1" w:styleId="SectionHeading">
    <w:name w:val="SectionHeading"/>
    <w:uiPriority w:val="1"/>
    <w:qFormat/>
    <w:rsid w:val="00487A7F"/>
    <w:pPr>
      <w:pageBreakBefore/>
      <w:spacing w:before="240" w:after="0" w:line="240" w:lineRule="auto"/>
    </w:pPr>
    <w:rPr>
      <w:rFonts w:ascii="Century Gothic" w:eastAsia="PMingLiU" w:hAnsi="Century Gothic" w:cs="Times New Roman"/>
      <w:b/>
      <w:color w:val="FFFFFF" w:themeColor="background1"/>
      <w:kern w:val="0"/>
      <w:sz w:val="48"/>
      <w:szCs w:val="20"/>
      <w:lang w:bidi="ar-DZ"/>
      <w14:ligatures w14:val="none"/>
    </w:rPr>
  </w:style>
  <w:style w:type="paragraph" w:customStyle="1" w:styleId="SectionText">
    <w:name w:val="SectionText"/>
    <w:uiPriority w:val="2"/>
    <w:qFormat/>
    <w:rsid w:val="00487A7F"/>
    <w:pPr>
      <w:spacing w:before="120" w:after="0" w:line="360" w:lineRule="exact"/>
      <w:ind w:right="1152"/>
    </w:pPr>
    <w:rPr>
      <w:rFonts w:ascii="Century Gothic" w:eastAsia="PMingLiU" w:hAnsi="Century Gothic" w:cs="Times New Roman"/>
      <w:color w:val="FFFFFF" w:themeColor="background1"/>
      <w:kern w:val="0"/>
      <w:sz w:val="28"/>
      <w:szCs w:val="20"/>
      <w:lang w:bidi="ar-DZ"/>
      <w14:ligatures w14:val="none"/>
    </w:rPr>
  </w:style>
  <w:style w:type="character" w:customStyle="1" w:styleId="BodyTextChar">
    <w:name w:val="*Body Text Char"/>
    <w:link w:val="BodyText"/>
    <w:locked/>
    <w:rsid w:val="00487A7F"/>
    <w:rPr>
      <w:rFonts w:ascii="Century Gothic" w:eastAsia="PMingLiU" w:hAnsi="Century Gothic" w:cs="Times New Roman"/>
      <w:color w:val="2B3A44"/>
      <w:kern w:val="0"/>
      <w:szCs w:val="20"/>
      <w:lang w:bidi="ar-DZ"/>
      <w14:ligatures w14:val="none"/>
    </w:rPr>
  </w:style>
  <w:style w:type="numbering" w:customStyle="1" w:styleId="Bullet1">
    <w:name w:val="*Bullet #1"/>
    <w:uiPriority w:val="99"/>
    <w:rsid w:val="00487A7F"/>
    <w:pPr>
      <w:numPr>
        <w:numId w:val="58"/>
      </w:numPr>
    </w:pPr>
  </w:style>
  <w:style w:type="paragraph" w:customStyle="1" w:styleId="Subheading0">
    <w:name w:val="~Subheading"/>
    <w:basedOn w:val="Subheading"/>
    <w:next w:val="BodyText0"/>
    <w:uiPriority w:val="1"/>
    <w:qFormat/>
    <w:rsid w:val="00487A7F"/>
    <w:pPr>
      <w:spacing w:line="240" w:lineRule="auto"/>
    </w:pPr>
    <w:rPr>
      <w:sz w:val="20"/>
    </w:rPr>
  </w:style>
  <w:style w:type="paragraph" w:customStyle="1" w:styleId="BodyTextBold0">
    <w:name w:val="~Body Text Bold"/>
    <w:basedOn w:val="BodyText0"/>
    <w:next w:val="BodyText0"/>
    <w:uiPriority w:val="1"/>
    <w:qFormat/>
    <w:rsid w:val="00487A7F"/>
    <w:pPr>
      <w:framePr w:wrap="around"/>
    </w:pPr>
    <w:rPr>
      <w:b/>
    </w:rPr>
  </w:style>
  <w:style w:type="paragraph" w:customStyle="1" w:styleId="Heading70">
    <w:name w:val="*Heading 7"/>
    <w:next w:val="BodyText"/>
    <w:uiPriority w:val="1"/>
    <w:qFormat/>
    <w:rsid w:val="00487A7F"/>
    <w:pPr>
      <w:keepNext/>
      <w:keepLines/>
      <w:spacing w:before="240" w:after="120" w:line="240" w:lineRule="auto"/>
      <w:outlineLvl w:val="6"/>
    </w:pPr>
    <w:rPr>
      <w:rFonts w:ascii="Century Gothic" w:eastAsia="PMingLiU" w:hAnsi="Century Gothic" w:cs="Times New Roman"/>
      <w:b/>
      <w:color w:val="2B3A44"/>
      <w:kern w:val="0"/>
      <w:sz w:val="24"/>
      <w:szCs w:val="20"/>
      <w:lang w:bidi="ar-DZ"/>
      <w14:ligatures w14:val="none"/>
    </w:rPr>
  </w:style>
  <w:style w:type="paragraph" w:customStyle="1" w:styleId="Heading80">
    <w:name w:val="*Heading 8"/>
    <w:next w:val="BodyText"/>
    <w:uiPriority w:val="1"/>
    <w:qFormat/>
    <w:rsid w:val="00487A7F"/>
    <w:pPr>
      <w:keepNext/>
      <w:keepLines/>
      <w:spacing w:before="240" w:after="120" w:line="240" w:lineRule="auto"/>
      <w:outlineLvl w:val="7"/>
    </w:pPr>
    <w:rPr>
      <w:rFonts w:ascii="Century Gothic" w:eastAsia="PMingLiU" w:hAnsi="Century Gothic" w:cs="Times New Roman"/>
      <w:b/>
      <w:color w:val="2B3A44"/>
      <w:kern w:val="0"/>
      <w:szCs w:val="20"/>
      <w:lang w:bidi="ar-DZ"/>
      <w14:ligatures w14:val="none"/>
    </w:rPr>
  </w:style>
  <w:style w:type="paragraph" w:customStyle="1" w:styleId="Heading90">
    <w:name w:val="*Heading 9"/>
    <w:next w:val="BodyText"/>
    <w:uiPriority w:val="1"/>
    <w:qFormat/>
    <w:rsid w:val="00487A7F"/>
    <w:pPr>
      <w:spacing w:before="240" w:after="120" w:line="240" w:lineRule="auto"/>
      <w:outlineLvl w:val="8"/>
    </w:pPr>
    <w:rPr>
      <w:rFonts w:ascii="Century Gothic" w:eastAsia="PMingLiU" w:hAnsi="Century Gothic" w:cs="Times New Roman"/>
      <w:b/>
      <w:color w:val="2B3A44"/>
      <w:kern w:val="0"/>
      <w:szCs w:val="20"/>
      <w:lang w:bidi="ar-DZ"/>
      <w14:ligatures w14:val="none"/>
    </w:rPr>
  </w:style>
  <w:style w:type="paragraph" w:customStyle="1" w:styleId="RFPReferenceLine">
    <w:name w:val="*RFP Reference Line"/>
    <w:next w:val="BodyText"/>
    <w:uiPriority w:val="1"/>
    <w:qFormat/>
    <w:rsid w:val="00487A7F"/>
    <w:pPr>
      <w:keepNext/>
      <w:spacing w:after="120" w:line="276" w:lineRule="auto"/>
      <w:ind w:left="1440" w:hanging="1440"/>
    </w:pPr>
    <w:rPr>
      <w:rFonts w:ascii="Century Gothic" w:eastAsia="PMingLiU" w:hAnsi="Century Gothic" w:cs="Times New Roman"/>
      <w:color w:val="2B3A44"/>
      <w:kern w:val="0"/>
      <w:sz w:val="20"/>
      <w:szCs w:val="20"/>
      <w:lang w:bidi="ar-DZ"/>
      <w14:ligatures w14:val="none"/>
    </w:rPr>
  </w:style>
  <w:style w:type="paragraph" w:customStyle="1" w:styleId="RightSidebarText">
    <w:name w:val="*Right Sidebar Text"/>
    <w:uiPriority w:val="1"/>
    <w:qFormat/>
    <w:rsid w:val="00487A7F"/>
    <w:pPr>
      <w:framePr w:w="2880" w:hSpace="144" w:vSpace="144" w:wrap="around" w:vAnchor="text" w:hAnchor="margin" w:x="6481" w:y="87"/>
      <w:pBdr>
        <w:left w:val="single" w:sz="12" w:space="4" w:color="00EEAE"/>
      </w:pBdr>
      <w:spacing w:after="60" w:line="240" w:lineRule="auto"/>
    </w:pPr>
    <w:rPr>
      <w:rFonts w:ascii="Century Gothic" w:eastAsia="PMingLiU" w:hAnsi="Century Gothic" w:cs="Arial"/>
      <w:color w:val="2B3A44"/>
      <w:kern w:val="0"/>
      <w:sz w:val="20"/>
      <w:szCs w:val="20"/>
      <w:lang w:bidi="ar-DZ"/>
      <w14:ligatures w14:val="none"/>
    </w:rPr>
  </w:style>
  <w:style w:type="paragraph" w:customStyle="1" w:styleId="Table">
    <w:name w:val="~Table"/>
    <w:basedOn w:val="CvrLtrDetail"/>
    <w:next w:val="CvrLtrDetail"/>
    <w:uiPriority w:val="99"/>
    <w:qFormat/>
    <w:rsid w:val="00487A7F"/>
  </w:style>
  <w:style w:type="paragraph" w:customStyle="1" w:styleId="Unknown">
    <w:name w:val="Unknown"/>
    <w:basedOn w:val="LeadInText"/>
    <w:next w:val="LeadInText"/>
    <w:uiPriority w:val="99"/>
    <w:qFormat/>
    <w:rsid w:val="00487A7F"/>
  </w:style>
  <w:style w:type="paragraph" w:customStyle="1" w:styleId="TableofContents">
    <w:name w:val="*Table of Contents"/>
    <w:basedOn w:val="Normal"/>
    <w:next w:val="Normal"/>
    <w:rsid w:val="00487A7F"/>
    <w:pPr>
      <w:widowControl w:val="0"/>
      <w:spacing w:after="200"/>
    </w:pPr>
    <w:rPr>
      <w:rFonts w:eastAsia="Times New Roman" w:cs="Arial"/>
      <w:b/>
      <w:color w:val="2B3A44"/>
      <w:sz w:val="36"/>
      <w:szCs w:val="36"/>
      <w:lang w:bidi="ar-SA"/>
    </w:rPr>
  </w:style>
  <w:style w:type="paragraph" w:styleId="TableofFigures">
    <w:name w:val="table of figures"/>
    <w:basedOn w:val="Normal"/>
    <w:next w:val="Normal"/>
    <w:uiPriority w:val="99"/>
    <w:unhideWhenUsed/>
    <w:rsid w:val="003057C6"/>
    <w:pPr>
      <w:tabs>
        <w:tab w:val="left" w:pos="425"/>
        <w:tab w:val="left" w:pos="1080"/>
        <w:tab w:val="right" w:leader="dot" w:pos="9360"/>
      </w:tabs>
    </w:pPr>
    <w:rPr>
      <w:noProof/>
      <w:color w:val="2B3A44"/>
    </w:rPr>
  </w:style>
  <w:style w:type="paragraph" w:customStyle="1" w:styleId="TableText">
    <w:name w:val="Table Text"/>
    <w:basedOn w:val="Normal"/>
    <w:link w:val="TableTextChar"/>
    <w:qFormat/>
    <w:rsid w:val="001237A7"/>
    <w:pPr>
      <w:spacing w:before="60" w:after="60"/>
    </w:pPr>
    <w:rPr>
      <w:rFonts w:eastAsia="Times New Roman"/>
      <w:color w:val="auto"/>
      <w:sz w:val="20"/>
      <w:szCs w:val="24"/>
      <w:lang w:bidi="ar-SA"/>
    </w:rPr>
  </w:style>
  <w:style w:type="character" w:customStyle="1" w:styleId="TableTextChar">
    <w:name w:val="Table Text Char"/>
    <w:link w:val="TableText"/>
    <w:locked/>
    <w:rsid w:val="001237A7"/>
    <w:rPr>
      <w:rFonts w:ascii="Century Gothic" w:eastAsia="Times New Roman" w:hAnsi="Century Gothic" w:cs="Times New Roman"/>
      <w:kern w:val="0"/>
      <w:sz w:val="20"/>
      <w:szCs w:val="24"/>
      <w14:ligatures w14:val="none"/>
    </w:rPr>
  </w:style>
  <w:style w:type="paragraph" w:customStyle="1" w:styleId="TableBullet1">
    <w:name w:val="Table Bullet 1"/>
    <w:basedOn w:val="TableText"/>
    <w:qFormat/>
    <w:rsid w:val="001237A7"/>
    <w:pPr>
      <w:numPr>
        <w:numId w:val="47"/>
      </w:numPr>
      <w:tabs>
        <w:tab w:val="num" w:pos="360"/>
      </w:tabs>
      <w:ind w:left="0" w:firstLine="0"/>
    </w:pPr>
  </w:style>
  <w:style w:type="character" w:customStyle="1" w:styleId="ListParagraphChar">
    <w:name w:val="List Paragraph Char"/>
    <w:aliases w:val="Use Case List Paragraph Char,b1 Char,Bullet for no #'s Char,B1 Char,List Paragraph1 Char,Scope of Services Char,Bull2 Char,Numbering Char,Figure_name Char,Bullet- First level Char,numbered Char,FooterText Char,Appendix Bullets Char"/>
    <w:basedOn w:val="DefaultParagraphFont"/>
    <w:link w:val="ListParagraph"/>
    <w:uiPriority w:val="34"/>
    <w:qFormat/>
    <w:locked/>
    <w:rsid w:val="001237A7"/>
    <w:rPr>
      <w:rFonts w:ascii="Century Gothic" w:eastAsia="PMingLiU" w:hAnsi="Century Gothic" w:cs="Times New Roman"/>
      <w:color w:val="000000"/>
      <w:kern w:val="0"/>
      <w:szCs w:val="20"/>
      <w:lang w:bidi="ar-DZ"/>
      <w14:ligatures w14:val="none"/>
    </w:rPr>
  </w:style>
  <w:style w:type="paragraph" w:customStyle="1" w:styleId="Bullet1DoubleBold">
    <w:name w:val="*Bullet #1 Double Bold"/>
    <w:basedOn w:val="Normal"/>
    <w:qFormat/>
    <w:rsid w:val="00757D2C"/>
    <w:pPr>
      <w:pBdr>
        <w:top w:val="single" w:sz="24" w:space="1" w:color="156082" w:themeColor="accent1"/>
        <w:bottom w:val="single" w:sz="24" w:space="1" w:color="156082" w:themeColor="accent1"/>
      </w:pBdr>
      <w:tabs>
        <w:tab w:val="left" w:pos="288"/>
        <w:tab w:val="num" w:pos="720"/>
      </w:tabs>
      <w:spacing w:before="60" w:after="60" w:line="276" w:lineRule="auto"/>
      <w:ind w:left="288" w:hanging="288"/>
    </w:pPr>
    <w:rPr>
      <w:b/>
      <w:bCs/>
      <w:color w:val="2B3A44"/>
    </w:rPr>
  </w:style>
  <w:style w:type="paragraph" w:customStyle="1" w:styleId="CSNum1">
    <w:name w:val="CS Num 1"/>
    <w:basedOn w:val="Normal"/>
    <w:qFormat/>
    <w:rsid w:val="00366E02"/>
    <w:pPr>
      <w:numPr>
        <w:numId w:val="48"/>
      </w:numPr>
      <w:spacing w:before="60" w:after="60"/>
      <w:jc w:val="both"/>
    </w:pPr>
    <w:rPr>
      <w:rFonts w:eastAsia="Times New Roman"/>
      <w:color w:val="auto"/>
      <w:szCs w:val="22"/>
      <w:lang w:bidi="ar-SA"/>
    </w:rPr>
  </w:style>
  <w:style w:type="character" w:customStyle="1" w:styleId="CSBullet1Char">
    <w:name w:val="CS Bullet 1 Char"/>
    <w:link w:val="CSBullet1"/>
    <w:locked/>
    <w:rsid w:val="0055283A"/>
    <w:rPr>
      <w:rFonts w:ascii="Century Gothic" w:hAnsi="Century Gothic"/>
    </w:rPr>
  </w:style>
  <w:style w:type="paragraph" w:customStyle="1" w:styleId="CSBullet1">
    <w:name w:val="CS Bullet 1"/>
    <w:basedOn w:val="ListParagraph"/>
    <w:link w:val="CSBullet1Char"/>
    <w:autoRedefine/>
    <w:qFormat/>
    <w:rsid w:val="0055283A"/>
    <w:pPr>
      <w:tabs>
        <w:tab w:val="left" w:pos="-270"/>
        <w:tab w:val="left" w:pos="990"/>
      </w:tabs>
      <w:spacing w:after="120"/>
      <w:ind w:left="0"/>
      <w:contextualSpacing w:val="0"/>
    </w:pPr>
    <w:rPr>
      <w:rFonts w:eastAsiaTheme="minorHAnsi" w:cstheme="minorBidi"/>
      <w:color w:val="auto"/>
      <w:kern w:val="2"/>
      <w:szCs w:val="22"/>
      <w:lang w:bidi="ar-SA"/>
      <w14:ligatures w14:val="standardContextual"/>
    </w:rPr>
  </w:style>
  <w:style w:type="paragraph" w:customStyle="1" w:styleId="paragraph">
    <w:name w:val="paragraph"/>
    <w:basedOn w:val="Normal"/>
    <w:rsid w:val="008B2BF4"/>
    <w:pPr>
      <w:spacing w:before="100" w:beforeAutospacing="1" w:after="100" w:afterAutospacing="1"/>
    </w:pPr>
    <w:rPr>
      <w:rFonts w:ascii="Times New Roman" w:eastAsia="Times New Roman" w:hAnsi="Times New Roman"/>
      <w:color w:val="auto"/>
      <w:sz w:val="24"/>
      <w:szCs w:val="24"/>
      <w:lang w:bidi="ar-SA"/>
    </w:rPr>
  </w:style>
  <w:style w:type="character" w:customStyle="1" w:styleId="wacimagecontainer">
    <w:name w:val="wacimagecontainer"/>
    <w:basedOn w:val="DefaultParagraphFont"/>
    <w:rsid w:val="008B2BF4"/>
  </w:style>
  <w:style w:type="character" w:customStyle="1" w:styleId="normaltextrun">
    <w:name w:val="normaltextrun"/>
    <w:basedOn w:val="DefaultParagraphFont"/>
    <w:rsid w:val="008B2BF4"/>
  </w:style>
  <w:style w:type="character" w:customStyle="1" w:styleId="eop">
    <w:name w:val="eop"/>
    <w:basedOn w:val="DefaultParagraphFont"/>
    <w:rsid w:val="008B2BF4"/>
  </w:style>
  <w:style w:type="paragraph" w:styleId="Revision">
    <w:name w:val="Revision"/>
    <w:hidden/>
    <w:uiPriority w:val="99"/>
    <w:semiHidden/>
    <w:rsid w:val="00A01F1E"/>
    <w:pPr>
      <w:spacing w:after="0" w:line="240" w:lineRule="auto"/>
    </w:pPr>
    <w:rPr>
      <w:rFonts w:ascii="Calibri" w:eastAsia="SimSun" w:hAnsi="Calibri" w:cs="Times New Roman"/>
      <w:kern w:val="0"/>
      <w:lang w:eastAsia="zh-CN"/>
      <w14:ligatures w14:val="none"/>
    </w:rPr>
  </w:style>
  <w:style w:type="character" w:customStyle="1" w:styleId="TechInit">
    <w:name w:val="Tech Init"/>
    <w:rsid w:val="004D02B9"/>
    <w:rPr>
      <w:rFonts w:ascii="Courier" w:hAnsi="Courier"/>
      <w:noProof w:val="0"/>
      <w:sz w:val="24"/>
      <w:lang w:val="en-US"/>
    </w:rPr>
  </w:style>
  <w:style w:type="character" w:customStyle="1" w:styleId="Bullet2DoubleChar">
    <w:name w:val="*Bullet #2 Double Char"/>
    <w:basedOn w:val="DefaultParagraphFont"/>
    <w:link w:val="Bullet2Double0"/>
    <w:locked/>
    <w:rsid w:val="0066047F"/>
    <w:rPr>
      <w:rFonts w:ascii="Century Gothic" w:eastAsia="PMingLiU" w:hAnsi="Century Gothic" w:cs="Times New Roman"/>
      <w:color w:val="2B3A44"/>
      <w:kern w:val="0"/>
      <w:szCs w:val="20"/>
      <w:lang w:bidi="ar-DZ"/>
      <w14:ligatures w14:val="none"/>
    </w:rPr>
  </w:style>
  <w:style w:type="character" w:customStyle="1" w:styleId="spellingerrorsuperscript">
    <w:name w:val="spellingerrorsuperscript"/>
    <w:basedOn w:val="DefaultParagraphFont"/>
    <w:rsid w:val="008766F8"/>
  </w:style>
  <w:style w:type="character" w:customStyle="1" w:styleId="fontsizemediumplus">
    <w:name w:val="fontsizemediumplus"/>
    <w:basedOn w:val="DefaultParagraphFont"/>
    <w:rsid w:val="007A4FB1"/>
  </w:style>
  <w:style w:type="character" w:customStyle="1" w:styleId="fontcolorblue">
    <w:name w:val="fontcolorblue"/>
    <w:basedOn w:val="DefaultParagraphFont"/>
    <w:rsid w:val="004865BF"/>
  </w:style>
  <w:style w:type="paragraph" w:customStyle="1" w:styleId="VolumeHeading">
    <w:name w:val="Volume Heading"/>
    <w:basedOn w:val="Heading10"/>
    <w:qFormat/>
    <w:rsid w:val="001A35EC"/>
  </w:style>
  <w:style w:type="character" w:customStyle="1" w:styleId="cf01">
    <w:name w:val="cf01"/>
    <w:basedOn w:val="DefaultParagraphFont"/>
    <w:rsid w:val="003B62D4"/>
    <w:rPr>
      <w:rFonts w:ascii="Segoe UI" w:hAnsi="Segoe UI" w:cs="Segoe UI" w:hint="default"/>
      <w:sz w:val="18"/>
      <w:szCs w:val="18"/>
    </w:rPr>
  </w:style>
  <w:style w:type="paragraph" w:customStyle="1" w:styleId="BodyTextWide">
    <w:name w:val="*Body Text Wide"/>
    <w:basedOn w:val="BodyText"/>
    <w:qFormat/>
    <w:rsid w:val="00D9054C"/>
    <w:pPr>
      <w:keepNext/>
      <w:ind w:left="-360"/>
    </w:pPr>
    <w:rPr>
      <w:noProof/>
    </w:rPr>
  </w:style>
  <w:style w:type="paragraph" w:customStyle="1" w:styleId="RFPBody">
    <w:name w:val="RFP Body"/>
    <w:basedOn w:val="Normal"/>
    <w:link w:val="RFPBodyChar"/>
    <w:qFormat/>
    <w:rsid w:val="00027B51"/>
    <w:pPr>
      <w:spacing w:after="240"/>
      <w:jc w:val="both"/>
    </w:pPr>
    <w:rPr>
      <w:rFonts w:eastAsia="Times New Roman"/>
      <w:color w:val="auto"/>
      <w:szCs w:val="24"/>
      <w:lang w:bidi="ar-SA"/>
    </w:rPr>
  </w:style>
  <w:style w:type="character" w:customStyle="1" w:styleId="RFPBodyChar">
    <w:name w:val="RFP Body Char"/>
    <w:basedOn w:val="DefaultParagraphFont"/>
    <w:link w:val="RFPBody"/>
    <w:rsid w:val="00027B51"/>
    <w:rPr>
      <w:rFonts w:ascii="Century Gothic" w:eastAsia="Times New Roman" w:hAnsi="Century Gothic" w:cs="Times New Roman"/>
      <w:kern w:val="0"/>
      <w:szCs w:val="24"/>
      <w14:ligatures w14:val="none"/>
    </w:rPr>
  </w:style>
  <w:style w:type="paragraph" w:customStyle="1" w:styleId="ReqNo">
    <w:name w:val="~ReqNo"/>
    <w:basedOn w:val="TableText"/>
    <w:qFormat/>
    <w:rsid w:val="00FA51BD"/>
    <w:pPr>
      <w:framePr w:hSpace="187" w:wrap="around" w:vAnchor="text" w:hAnchor="text" w:y="1"/>
      <w:numPr>
        <w:numId w:val="46"/>
      </w:numPr>
      <w:spacing w:before="0"/>
      <w:suppressOverlap/>
    </w:pPr>
  </w:style>
  <w:style w:type="paragraph" w:customStyle="1" w:styleId="mb-4">
    <w:name w:val="mb-4"/>
    <w:basedOn w:val="Normal"/>
    <w:rsid w:val="003E20B6"/>
    <w:pPr>
      <w:spacing w:before="100" w:beforeAutospacing="1" w:after="100" w:afterAutospacing="1"/>
    </w:pPr>
    <w:rPr>
      <w:rFonts w:ascii="Times New Roman" w:eastAsia="Times New Roman" w:hAnsi="Times New Roman"/>
      <w:color w:val="auto"/>
      <w:sz w:val="24"/>
      <w:szCs w:val="24"/>
      <w:lang w:bidi="ar-SA"/>
    </w:rPr>
  </w:style>
  <w:style w:type="character" w:customStyle="1" w:styleId="s3">
    <w:name w:val="s3"/>
    <w:basedOn w:val="DefaultParagraphFont"/>
    <w:rsid w:val="0056209E"/>
  </w:style>
  <w:style w:type="character" w:customStyle="1" w:styleId="s4">
    <w:name w:val="s4"/>
    <w:basedOn w:val="DefaultParagraphFont"/>
    <w:rsid w:val="0056209E"/>
  </w:style>
  <w:style w:type="paragraph" w:customStyle="1" w:styleId="menu-item">
    <w:name w:val="menu-item"/>
    <w:basedOn w:val="Normal"/>
    <w:rsid w:val="0056209E"/>
    <w:pPr>
      <w:spacing w:before="100" w:beforeAutospacing="1" w:after="100" w:afterAutospacing="1"/>
    </w:pPr>
    <w:rPr>
      <w:rFonts w:ascii="Times New Roman" w:eastAsia="Times New Roman" w:hAnsi="Times New Roman"/>
      <w:color w:val="auto"/>
      <w:sz w:val="24"/>
      <w:szCs w:val="24"/>
      <w:lang w:bidi="ar-SA"/>
    </w:rPr>
  </w:style>
  <w:style w:type="paragraph" w:customStyle="1" w:styleId="trp-language-switcher-container">
    <w:name w:val="trp-language-switcher-container"/>
    <w:basedOn w:val="Normal"/>
    <w:rsid w:val="0056209E"/>
    <w:pPr>
      <w:spacing w:before="100" w:beforeAutospacing="1" w:after="100" w:afterAutospacing="1"/>
    </w:pPr>
    <w:rPr>
      <w:rFonts w:ascii="Times New Roman" w:eastAsia="Times New Roman" w:hAnsi="Times New Roman"/>
      <w:color w:val="auto"/>
      <w:sz w:val="24"/>
      <w:szCs w:val="24"/>
      <w:lang w:bidi="ar-SA"/>
    </w:rPr>
  </w:style>
  <w:style w:type="character" w:customStyle="1" w:styleId="trp-ls-language-name">
    <w:name w:val="trp-ls-language-name"/>
    <w:basedOn w:val="DefaultParagraphFont"/>
    <w:rsid w:val="0056209E"/>
  </w:style>
  <w:style w:type="paragraph" w:customStyle="1" w:styleId="search">
    <w:name w:val="search"/>
    <w:basedOn w:val="Normal"/>
    <w:rsid w:val="0056209E"/>
    <w:pPr>
      <w:spacing w:before="100" w:beforeAutospacing="1" w:after="100" w:afterAutospacing="1"/>
    </w:pPr>
    <w:rPr>
      <w:rFonts w:ascii="Times New Roman" w:eastAsia="Times New Roman" w:hAnsi="Times New Roman"/>
      <w:color w:val="auto"/>
      <w:sz w:val="24"/>
      <w:szCs w:val="24"/>
      <w:lang w:bidi="ar-SA"/>
    </w:rPr>
  </w:style>
  <w:style w:type="character" w:styleId="UnresolvedMention">
    <w:name w:val="Unresolved Mention"/>
    <w:basedOn w:val="DefaultParagraphFont"/>
    <w:uiPriority w:val="99"/>
    <w:semiHidden/>
    <w:unhideWhenUsed/>
    <w:rsid w:val="00B17B0E"/>
    <w:rPr>
      <w:color w:val="605E5C"/>
      <w:shd w:val="clear" w:color="auto" w:fill="E1DFDD"/>
    </w:rPr>
  </w:style>
  <w:style w:type="paragraph" w:customStyle="1" w:styleId="Date1">
    <w:name w:val="Date1"/>
    <w:basedOn w:val="Normal"/>
    <w:rsid w:val="00740650"/>
    <w:pPr>
      <w:spacing w:before="100" w:beforeAutospacing="1" w:after="100" w:afterAutospacing="1"/>
    </w:pPr>
    <w:rPr>
      <w:rFonts w:ascii="Times New Roman" w:eastAsia="Times New Roman" w:hAnsi="Times New Roman"/>
      <w:color w:val="auto"/>
      <w:sz w:val="24"/>
      <w:szCs w:val="24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918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48124">
          <w:marLeft w:val="28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03927">
          <w:marLeft w:val="28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511595">
          <w:marLeft w:val="100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154040">
          <w:marLeft w:val="28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7236">
          <w:marLeft w:val="28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978525">
          <w:marLeft w:val="28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946052">
          <w:marLeft w:val="28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16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10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3806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4426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21955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8372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7693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59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639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2748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9494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76507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63793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600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9466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86671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83930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59414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069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4962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31762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5676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6820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8370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82153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26630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41737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4883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742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43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44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2827324">
          <w:marLeft w:val="28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212822">
          <w:marLeft w:val="28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404950">
          <w:marLeft w:val="28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946956">
          <w:marLeft w:val="28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46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84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673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8241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6070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30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999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93919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193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0138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5304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4726">
              <w:marLeft w:val="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8902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255021">
                  <w:marLeft w:val="3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1162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980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128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10933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42431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7971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5112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1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5084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48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6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1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56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173738">
          <w:marLeft w:val="28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741100">
          <w:marLeft w:val="28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220383">
          <w:marLeft w:val="28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3177">
          <w:marLeft w:val="28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229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33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35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1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3797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255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0219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838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74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0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4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951115">
          <w:marLeft w:val="28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254103">
          <w:marLeft w:val="28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412237">
          <w:marLeft w:val="28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645139">
          <w:marLeft w:val="100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278858">
          <w:marLeft w:val="28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345331">
          <w:marLeft w:val="28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892290">
          <w:marLeft w:val="28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8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53467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25353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93258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577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4423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089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778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29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knitter\AppData\Roaming\Microsoft\Templates\Gainwell%20Proposal%20Template_CalSAWS.dotm" TargetMode="External"/></Relationships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rawing10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EAA326B-02A2-4EE2-A542-9AC2458DD2A3}">
      <dsp:nvSpPr>
        <dsp:cNvPr id="0" name=""/>
        <dsp:cNvSpPr/>
      </dsp:nvSpPr>
      <dsp:spPr>
        <a:xfrm>
          <a:off x="0" y="224212"/>
          <a:ext cx="5486400" cy="161595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25806" tIns="187452" rIns="425806" bIns="78232" numCol="1" spcCol="1270" anchor="t" anchorCtr="0">
          <a:noAutofit/>
        </a:bodyPr>
        <a:lstStyle/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ts val="600"/>
            </a:spcAft>
            <a:buChar char="•"/>
          </a:pPr>
          <a:r>
            <a:rPr lang="en-US" sz="1050" kern="1200">
              <a:latin typeface="Century Gothic" panose="020B0502020202020204" pitchFamily="34" charset="0"/>
            </a:rPr>
            <a:t>Hyland Point-of-Capture POC</a:t>
          </a:r>
        </a:p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ts val="600"/>
            </a:spcAft>
            <a:buChar char="•"/>
          </a:pPr>
          <a:r>
            <a:rPr lang="en-US" sz="1050" kern="1200">
              <a:latin typeface="Century Gothic" panose="020B0502020202020204" pitchFamily="34" charset="0"/>
            </a:rPr>
            <a:t>Suggest the Document Type for Document Uploads</a:t>
          </a:r>
        </a:p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ts val="600"/>
            </a:spcAft>
            <a:buChar char="•"/>
          </a:pPr>
          <a:r>
            <a:rPr lang="en-US" sz="1050" kern="1200">
              <a:latin typeface="Century Gothic" panose="020B0502020202020204" pitchFamily="34" charset="0"/>
            </a:rPr>
            <a:t>Additional CBO Information available to user</a:t>
          </a:r>
        </a:p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ts val="600"/>
            </a:spcAft>
            <a:buChar char="•"/>
          </a:pPr>
          <a:r>
            <a:rPr lang="en-US" sz="1050" kern="1200">
              <a:latin typeface="Century Gothic" panose="020B0502020202020204" pitchFamily="34" charset="0"/>
            </a:rPr>
            <a:t>Increased Visibility on Process Status - New functionality intended to provide users with information on the status of items like their SAR7 or EBT card replacement</a:t>
          </a:r>
        </a:p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ts val="600"/>
            </a:spcAft>
            <a:buChar char="•"/>
          </a:pPr>
          <a:r>
            <a:rPr lang="en-US" sz="1050" kern="1200">
              <a:latin typeface="Century Gothic" panose="020B0502020202020204" pitchFamily="34" charset="0"/>
            </a:rPr>
            <a:t>Public Facing Live Training Webinars on Selected Topics</a:t>
          </a:r>
        </a:p>
      </dsp:txBody>
      <dsp:txXfrm>
        <a:off x="0" y="224212"/>
        <a:ext cx="5486400" cy="1615950"/>
      </dsp:txXfrm>
    </dsp:sp>
    <dsp:sp modelId="{9AC3D49E-EEC3-4D56-A552-39C018D72D79}">
      <dsp:nvSpPr>
        <dsp:cNvPr id="0" name=""/>
        <dsp:cNvSpPr/>
      </dsp:nvSpPr>
      <dsp:spPr>
        <a:xfrm>
          <a:off x="274320" y="91372"/>
          <a:ext cx="3840480" cy="265680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5161" tIns="0" rIns="145161" bIns="0" numCol="1" spcCol="1270" anchor="ctr" anchorCtr="0">
          <a:noAutofit/>
        </a:bodyPr>
        <a:lstStyle/>
        <a:p>
          <a:pPr marL="0" lvl="0" indent="0" algn="l" defTabSz="466725">
            <a:lnSpc>
              <a:spcPct val="90000"/>
            </a:lnSpc>
            <a:spcBef>
              <a:spcPct val="0"/>
            </a:spcBef>
            <a:spcAft>
              <a:spcPts val="600"/>
            </a:spcAft>
            <a:buNone/>
          </a:pPr>
          <a:r>
            <a:rPr lang="en-US" sz="1050" b="1" kern="1200">
              <a:latin typeface="Century Gothic" panose="020B0502020202020204" pitchFamily="34" charset="0"/>
            </a:rPr>
            <a:t>BenefitsCal Functionality for Consumers</a:t>
          </a:r>
          <a:endParaRPr lang="en-US" sz="1050" kern="1200">
            <a:latin typeface="Century Gothic" panose="020B0502020202020204" pitchFamily="34" charset="0"/>
          </a:endParaRPr>
        </a:p>
      </dsp:txBody>
      <dsp:txXfrm>
        <a:off x="287289" y="104341"/>
        <a:ext cx="3814542" cy="239742"/>
      </dsp:txXfrm>
    </dsp:sp>
    <dsp:sp modelId="{90ECC8DF-D3DF-4F57-B98D-2D845C155266}">
      <dsp:nvSpPr>
        <dsp:cNvPr id="0" name=""/>
        <dsp:cNvSpPr/>
      </dsp:nvSpPr>
      <dsp:spPr>
        <a:xfrm>
          <a:off x="0" y="2021602"/>
          <a:ext cx="5486400" cy="93555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25806" tIns="187452" rIns="425806" bIns="78232" numCol="1" spcCol="1270" anchor="t" anchorCtr="0">
          <a:noAutofit/>
        </a:bodyPr>
        <a:lstStyle/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ts val="600"/>
            </a:spcAft>
            <a:buChar char="•"/>
          </a:pPr>
          <a:r>
            <a:rPr lang="en-US" sz="1050" kern="1200">
              <a:latin typeface="Century Gothic" panose="020B0502020202020204" pitchFamily="34" charset="0"/>
            </a:rPr>
            <a:t>Automated CBO Enrollment Workflow - New functionality to standardize the process, improve the communication between the CBO and the County, and increase transparency regarding the status</a:t>
          </a:r>
        </a:p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ts val="600"/>
            </a:spcAft>
            <a:buChar char="•"/>
          </a:pPr>
          <a:r>
            <a:rPr lang="en-US" sz="1050" kern="1200">
              <a:latin typeface="Century Gothic" panose="020B0502020202020204" pitchFamily="34" charset="0"/>
            </a:rPr>
            <a:t>CBO Live Training Webinars on Selected Topics</a:t>
          </a:r>
        </a:p>
      </dsp:txBody>
      <dsp:txXfrm>
        <a:off x="0" y="2021602"/>
        <a:ext cx="5486400" cy="935550"/>
      </dsp:txXfrm>
    </dsp:sp>
    <dsp:sp modelId="{4542B056-26C1-4CBA-9B5D-3CAFDA104CEE}">
      <dsp:nvSpPr>
        <dsp:cNvPr id="0" name=""/>
        <dsp:cNvSpPr/>
      </dsp:nvSpPr>
      <dsp:spPr>
        <a:xfrm>
          <a:off x="274320" y="1888762"/>
          <a:ext cx="3840480" cy="265680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5161" tIns="0" rIns="145161" bIns="0" numCol="1" spcCol="1270" anchor="ctr" anchorCtr="0">
          <a:noAutofit/>
        </a:bodyPr>
        <a:lstStyle/>
        <a:p>
          <a:pPr marL="0" lvl="0" indent="0" algn="l" defTabSz="466725">
            <a:lnSpc>
              <a:spcPct val="90000"/>
            </a:lnSpc>
            <a:spcBef>
              <a:spcPct val="0"/>
            </a:spcBef>
            <a:spcAft>
              <a:spcPts val="600"/>
            </a:spcAft>
            <a:buNone/>
          </a:pPr>
          <a:r>
            <a:rPr lang="en-US" sz="1050" b="1" kern="1200">
              <a:latin typeface="Century Gothic" panose="020B0502020202020204" pitchFamily="34" charset="0"/>
            </a:rPr>
            <a:t>BenefitsCal Functionality for CBOs</a:t>
          </a:r>
          <a:endParaRPr lang="en-US" sz="1050" kern="1200">
            <a:latin typeface="Century Gothic" panose="020B0502020202020204" pitchFamily="34" charset="0"/>
          </a:endParaRPr>
        </a:p>
      </dsp:txBody>
      <dsp:txXfrm>
        <a:off x="287289" y="1901731"/>
        <a:ext cx="3814542" cy="239742"/>
      </dsp:txXfrm>
    </dsp:sp>
    <dsp:sp modelId="{1C5356AA-C021-4514-9E13-0512484C8938}">
      <dsp:nvSpPr>
        <dsp:cNvPr id="0" name=""/>
        <dsp:cNvSpPr/>
      </dsp:nvSpPr>
      <dsp:spPr>
        <a:xfrm>
          <a:off x="0" y="3235576"/>
          <a:ext cx="5486400" cy="5670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25806" tIns="187452" rIns="425806" bIns="78232" numCol="1" spcCol="1270" anchor="t" anchorCtr="0">
          <a:noAutofit/>
        </a:bodyPr>
        <a:lstStyle/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ts val="600"/>
            </a:spcAft>
            <a:buChar char="•"/>
          </a:pPr>
          <a:r>
            <a:rPr lang="en-US" sz="1050" kern="1200">
              <a:latin typeface="Century Gothic" panose="020B0502020202020204" pitchFamily="34" charset="0"/>
            </a:rPr>
            <a:t>Provision of the Training Webinar Materials for Sharing within the Advocates Group</a:t>
          </a:r>
        </a:p>
      </dsp:txBody>
      <dsp:txXfrm>
        <a:off x="0" y="3235576"/>
        <a:ext cx="5486400" cy="567000"/>
      </dsp:txXfrm>
    </dsp:sp>
    <dsp:sp modelId="{E5EDE5F8-D2F8-4B84-AF26-56FB6DB859CE}">
      <dsp:nvSpPr>
        <dsp:cNvPr id="0" name=""/>
        <dsp:cNvSpPr/>
      </dsp:nvSpPr>
      <dsp:spPr>
        <a:xfrm>
          <a:off x="274320" y="3005752"/>
          <a:ext cx="3840480" cy="362663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5161" tIns="0" rIns="145161" bIns="0" numCol="1" spcCol="1270" anchor="ctr" anchorCtr="0">
          <a:noAutofit/>
        </a:bodyPr>
        <a:lstStyle/>
        <a:p>
          <a:pPr marL="0" lvl="0" indent="0" algn="l" defTabSz="466725">
            <a:lnSpc>
              <a:spcPct val="90000"/>
            </a:lnSpc>
            <a:spcBef>
              <a:spcPct val="0"/>
            </a:spcBef>
            <a:spcAft>
              <a:spcPts val="600"/>
            </a:spcAft>
            <a:buNone/>
          </a:pPr>
          <a:r>
            <a:rPr lang="en-US" sz="1050" b="1" kern="1200">
              <a:latin typeface="Century Gothic" panose="020B0502020202020204" pitchFamily="34" charset="0"/>
            </a:rPr>
            <a:t>Information Sharing and Communication within the Advocates Group</a:t>
          </a:r>
          <a:endParaRPr lang="en-US" sz="1050" kern="1200">
            <a:latin typeface="Century Gothic" panose="020B0502020202020204" pitchFamily="34" charset="0"/>
          </a:endParaRPr>
        </a:p>
      </dsp:txBody>
      <dsp:txXfrm>
        <a:off x="292024" y="3023456"/>
        <a:ext cx="3805072" cy="327255"/>
      </dsp:txXfrm>
    </dsp:sp>
    <dsp:sp modelId="{F6044B4C-6CEB-426F-92E4-656D4D9014DC}">
      <dsp:nvSpPr>
        <dsp:cNvPr id="0" name=""/>
        <dsp:cNvSpPr/>
      </dsp:nvSpPr>
      <dsp:spPr>
        <a:xfrm>
          <a:off x="0" y="3984016"/>
          <a:ext cx="5486400" cy="418162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25806" tIns="187452" rIns="425806" bIns="78232" numCol="1" spcCol="1270" anchor="t" anchorCtr="0">
          <a:noAutofit/>
        </a:bodyPr>
        <a:lstStyle/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ts val="600"/>
            </a:spcAft>
            <a:buChar char="•"/>
          </a:pPr>
          <a:r>
            <a:rPr lang="en-US" sz="1050" kern="1200">
              <a:latin typeface="Century Gothic" panose="020B0502020202020204" pitchFamily="34" charset="0"/>
            </a:rPr>
            <a:t>Incorporation of Additional Information into the Public Facing Metrics</a:t>
          </a:r>
        </a:p>
      </dsp:txBody>
      <dsp:txXfrm>
        <a:off x="0" y="3984016"/>
        <a:ext cx="5486400" cy="418162"/>
      </dsp:txXfrm>
    </dsp:sp>
    <dsp:sp modelId="{1F05AC3A-9713-4E87-9A2A-911916144615}">
      <dsp:nvSpPr>
        <dsp:cNvPr id="0" name=""/>
        <dsp:cNvSpPr/>
      </dsp:nvSpPr>
      <dsp:spPr>
        <a:xfrm>
          <a:off x="274320" y="3851176"/>
          <a:ext cx="3840480" cy="265680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5161" tIns="0" rIns="145161" bIns="0" numCol="1" spcCol="1270" anchor="ctr" anchorCtr="0">
          <a:noAutofit/>
        </a:bodyPr>
        <a:lstStyle/>
        <a:p>
          <a:pPr marL="0" lvl="0" indent="0" algn="l" defTabSz="466725">
            <a:lnSpc>
              <a:spcPct val="90000"/>
            </a:lnSpc>
            <a:spcBef>
              <a:spcPct val="0"/>
            </a:spcBef>
            <a:spcAft>
              <a:spcPts val="600"/>
            </a:spcAft>
            <a:buNone/>
          </a:pPr>
          <a:r>
            <a:rPr lang="en-US" sz="1050" kern="1200">
              <a:latin typeface="Century Gothic" panose="020B0502020202020204" pitchFamily="34" charset="0"/>
            </a:rPr>
            <a:t> </a:t>
          </a:r>
          <a:r>
            <a:rPr lang="en-US" sz="1050" b="1" kern="1200">
              <a:latin typeface="Century Gothic" panose="020B0502020202020204" pitchFamily="34" charset="0"/>
            </a:rPr>
            <a:t>Data Metrics</a:t>
          </a:r>
          <a:r>
            <a:rPr lang="en-US" sz="1050" kern="1200">
              <a:latin typeface="Century Gothic" panose="020B0502020202020204" pitchFamily="34" charset="0"/>
            </a:rPr>
            <a:t> </a:t>
          </a:r>
        </a:p>
      </dsp:txBody>
      <dsp:txXfrm>
        <a:off x="287289" y="3864145"/>
        <a:ext cx="3814542" cy="239742"/>
      </dsp:txXfrm>
    </dsp:sp>
    <dsp:sp modelId="{48D30773-AF76-4E5A-9705-F37212DC746A}">
      <dsp:nvSpPr>
        <dsp:cNvPr id="0" name=""/>
        <dsp:cNvSpPr/>
      </dsp:nvSpPr>
      <dsp:spPr>
        <a:xfrm>
          <a:off x="0" y="4583618"/>
          <a:ext cx="5486400" cy="864675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25806" tIns="187452" rIns="425806" bIns="78232" numCol="1" spcCol="1270" anchor="t" anchorCtr="0">
          <a:noAutofit/>
        </a:bodyPr>
        <a:lstStyle/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ts val="600"/>
            </a:spcAft>
            <a:buChar char="•"/>
          </a:pPr>
          <a:r>
            <a:rPr lang="en-US" sz="1050" kern="1200">
              <a:latin typeface="Century Gothic" panose="020B0502020202020204" pitchFamily="34" charset="0"/>
            </a:rPr>
            <a:t>Enhancements to the Collaboration Model</a:t>
          </a:r>
        </a:p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ts val="600"/>
            </a:spcAft>
            <a:buChar char="•"/>
          </a:pPr>
          <a:r>
            <a:rPr lang="en-US" sz="1050" kern="1200">
              <a:latin typeface="Century Gothic" panose="020B0502020202020204" pitchFamily="34" charset="0"/>
            </a:rPr>
            <a:t>Creation of a Joint Success Plan</a:t>
          </a:r>
        </a:p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ts val="600"/>
            </a:spcAft>
            <a:buChar char="•"/>
          </a:pPr>
          <a:r>
            <a:rPr lang="en-US" sz="1050" kern="1200">
              <a:latin typeface="Century Gothic" panose="020B0502020202020204" pitchFamily="34" charset="0"/>
            </a:rPr>
            <a:t>Stakeholder Visioning Session</a:t>
          </a:r>
        </a:p>
      </dsp:txBody>
      <dsp:txXfrm>
        <a:off x="0" y="4583618"/>
        <a:ext cx="5486400" cy="864675"/>
      </dsp:txXfrm>
    </dsp:sp>
    <dsp:sp modelId="{9BBC44B8-8473-4282-98D7-B102069A805D}">
      <dsp:nvSpPr>
        <dsp:cNvPr id="0" name=""/>
        <dsp:cNvSpPr/>
      </dsp:nvSpPr>
      <dsp:spPr>
        <a:xfrm>
          <a:off x="274320" y="4450778"/>
          <a:ext cx="3840480" cy="265680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5161" tIns="0" rIns="145161" bIns="0" numCol="1" spcCol="1270" anchor="ctr" anchorCtr="0">
          <a:noAutofit/>
        </a:bodyPr>
        <a:lstStyle/>
        <a:p>
          <a:pPr marL="0" lvl="0" indent="0" algn="l" defTabSz="466725">
            <a:lnSpc>
              <a:spcPct val="90000"/>
            </a:lnSpc>
            <a:spcBef>
              <a:spcPct val="0"/>
            </a:spcBef>
            <a:spcAft>
              <a:spcPts val="600"/>
            </a:spcAft>
            <a:buNone/>
          </a:pPr>
          <a:r>
            <a:rPr lang="en-US" sz="1050" b="1" kern="1200">
              <a:latin typeface="Century Gothic" panose="020B0502020202020204" pitchFamily="34" charset="0"/>
            </a:rPr>
            <a:t>CalSAWS Project Decision Making, and Transparency</a:t>
          </a:r>
          <a:endParaRPr lang="en-US" sz="1050" kern="1200">
            <a:latin typeface="Century Gothic" panose="020B0502020202020204" pitchFamily="34" charset="0"/>
          </a:endParaRPr>
        </a:p>
      </dsp:txBody>
      <dsp:txXfrm>
        <a:off x="287289" y="4463747"/>
        <a:ext cx="3814542" cy="239742"/>
      </dsp:txXfrm>
    </dsp:sp>
  </dsp:spTree>
</dsp:drawing>
</file>

<file path=word/diagrams/drawing9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CFC8A3A-075C-4FE2-BDF5-E5E650EFE6A5}">
      <dsp:nvSpPr>
        <dsp:cNvPr id="0" name=""/>
        <dsp:cNvSpPr/>
      </dsp:nvSpPr>
      <dsp:spPr>
        <a:xfrm>
          <a:off x="0" y="96668"/>
          <a:ext cx="1714499" cy="1028700"/>
        </a:xfrm>
        <a:prstGeom prst="rect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050" kern="1200">
              <a:latin typeface="Century Gothic" panose="020B0502020202020204" pitchFamily="34" charset="0"/>
            </a:rPr>
            <a:t>What type of verifications should go in each category? Proof of Identity and Proof of Other?</a:t>
          </a:r>
        </a:p>
      </dsp:txBody>
      <dsp:txXfrm>
        <a:off x="0" y="96668"/>
        <a:ext cx="1714499" cy="1028700"/>
      </dsp:txXfrm>
    </dsp:sp>
    <dsp:sp modelId="{9E79E3D4-E145-4ABD-9F81-20E91F1AD962}">
      <dsp:nvSpPr>
        <dsp:cNvPr id="0" name=""/>
        <dsp:cNvSpPr/>
      </dsp:nvSpPr>
      <dsp:spPr>
        <a:xfrm>
          <a:off x="1885950" y="96668"/>
          <a:ext cx="1714499" cy="1028700"/>
        </a:xfrm>
        <a:prstGeom prst="rect">
          <a:avLst/>
        </a:prstGeom>
        <a:solidFill>
          <a:schemeClr val="accent4">
            <a:hueOff val="1319987"/>
            <a:satOff val="-5840"/>
            <a:lumOff val="-981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050" kern="1200">
              <a:latin typeface="Century Gothic" panose="020B0502020202020204" pitchFamily="34" charset="0"/>
            </a:rPr>
            <a:t>Where should the SSN be uploaded, under Proof of Identity or Proof of Other?</a:t>
          </a:r>
        </a:p>
      </dsp:txBody>
      <dsp:txXfrm>
        <a:off x="1885950" y="96668"/>
        <a:ext cx="1714499" cy="1028700"/>
      </dsp:txXfrm>
    </dsp:sp>
    <dsp:sp modelId="{72ADE3F4-73BC-4944-93DC-07063B9707B5}">
      <dsp:nvSpPr>
        <dsp:cNvPr id="0" name=""/>
        <dsp:cNvSpPr/>
      </dsp:nvSpPr>
      <dsp:spPr>
        <a:xfrm>
          <a:off x="3771900" y="96668"/>
          <a:ext cx="1714499" cy="1028700"/>
        </a:xfrm>
        <a:prstGeom prst="rect">
          <a:avLst/>
        </a:prstGeom>
        <a:solidFill>
          <a:schemeClr val="accent4">
            <a:hueOff val="2639975"/>
            <a:satOff val="-11681"/>
            <a:lumOff val="-1961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050" kern="1200">
              <a:latin typeface="Century Gothic" panose="020B0502020202020204" pitchFamily="34" charset="0"/>
            </a:rPr>
            <a:t>Rent Receipt for the CalFresh program, where should that be uploaded? under Proof of Other?</a:t>
          </a:r>
        </a:p>
      </dsp:txBody>
      <dsp:txXfrm>
        <a:off x="3771900" y="96668"/>
        <a:ext cx="1714499" cy="1028700"/>
      </dsp:txXfrm>
    </dsp:sp>
    <dsp:sp modelId="{3D69ADB3-FC71-498D-9A4D-CDDC2CD41CAE}">
      <dsp:nvSpPr>
        <dsp:cNvPr id="0" name=""/>
        <dsp:cNvSpPr/>
      </dsp:nvSpPr>
      <dsp:spPr>
        <a:xfrm>
          <a:off x="0" y="1296818"/>
          <a:ext cx="1714499" cy="1028700"/>
        </a:xfrm>
        <a:prstGeom prst="rect">
          <a:avLst/>
        </a:prstGeom>
        <a:solidFill>
          <a:schemeClr val="accent4">
            <a:hueOff val="3959962"/>
            <a:satOff val="-17521"/>
            <a:lumOff val="-2942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050" kern="1200">
              <a:latin typeface="Century Gothic" panose="020B0502020202020204" pitchFamily="34" charset="0"/>
            </a:rPr>
            <a:t>To add a family member to an existing medical does the MC 371, proof of idenity etc get uploaded as "other"?</a:t>
          </a:r>
        </a:p>
      </dsp:txBody>
      <dsp:txXfrm>
        <a:off x="0" y="1296818"/>
        <a:ext cx="1714499" cy="1028700"/>
      </dsp:txXfrm>
    </dsp:sp>
    <dsp:sp modelId="{E6F4EDB2-6031-4B3D-829F-1ABC85CE9F4A}">
      <dsp:nvSpPr>
        <dsp:cNvPr id="0" name=""/>
        <dsp:cNvSpPr/>
      </dsp:nvSpPr>
      <dsp:spPr>
        <a:xfrm>
          <a:off x="1885950" y="1296818"/>
          <a:ext cx="1714499" cy="1028700"/>
        </a:xfrm>
        <a:prstGeom prst="rect">
          <a:avLst/>
        </a:prstGeom>
        <a:solidFill>
          <a:schemeClr val="accent4">
            <a:hueOff val="5279950"/>
            <a:satOff val="-23362"/>
            <a:lumOff val="-3922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050" kern="1200">
              <a:latin typeface="Century Gothic" panose="020B0502020202020204" pitchFamily="34" charset="0"/>
            </a:rPr>
            <a:t>Is Calworks child support?</a:t>
          </a:r>
        </a:p>
      </dsp:txBody>
      <dsp:txXfrm>
        <a:off x="1885950" y="1296818"/>
        <a:ext cx="1714499" cy="1028700"/>
      </dsp:txXfrm>
    </dsp:sp>
    <dsp:sp modelId="{07CA66AE-698A-4D9D-8E92-DD28D6993D30}">
      <dsp:nvSpPr>
        <dsp:cNvPr id="0" name=""/>
        <dsp:cNvSpPr/>
      </dsp:nvSpPr>
      <dsp:spPr>
        <a:xfrm>
          <a:off x="3771900" y="1296818"/>
          <a:ext cx="1714499" cy="1028700"/>
        </a:xfrm>
        <a:prstGeom prst="rect">
          <a:avLst/>
        </a:prstGeom>
        <a:solidFill>
          <a:schemeClr val="accent4">
            <a:hueOff val="6599937"/>
            <a:satOff val="-29202"/>
            <a:lumOff val="-4903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050" kern="1200">
              <a:latin typeface="Century Gothic" panose="020B0502020202020204" pitchFamily="34" charset="0"/>
            </a:rPr>
            <a:t>Can we get a copy of the recording of this training?</a:t>
          </a:r>
        </a:p>
      </dsp:txBody>
      <dsp:txXfrm>
        <a:off x="3771900" y="1296818"/>
        <a:ext cx="1714499" cy="1028700"/>
      </dsp:txXfrm>
    </dsp:sp>
  </dsp:spTree>
</dsp:drawing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5/8/layout/default">
  <dgm:title val=""/>
  <dgm:desc val=""/>
  <dgm:catLst>
    <dgm:cat type="list" pri="4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D5DAAEB09ECA4190C47D7E7F3ED491" ma:contentTypeVersion="14" ma:contentTypeDescription="Create a new document." ma:contentTypeScope="" ma:versionID="32e3ef5169ea428c049e263739a61b7b">
  <xsd:schema xmlns:xsd="http://www.w3.org/2001/XMLSchema" xmlns:xs="http://www.w3.org/2001/XMLSchema" xmlns:p="http://schemas.microsoft.com/office/2006/metadata/properties" xmlns:ns2="2aee61e6-86cc-40b7-a95d-8a3fe4e64fa9" xmlns:ns3="ea4026c8-3390-414a-b854-51b266cbd192" targetNamespace="http://schemas.microsoft.com/office/2006/metadata/properties" ma:root="true" ma:fieldsID="19651b95b15064c1e465fb20cb7eeab4" ns2:_="" ns3:_="">
    <xsd:import namespace="2aee61e6-86cc-40b7-a95d-8a3fe4e64fa9"/>
    <xsd:import namespace="ea4026c8-3390-414a-b854-51b266cbd192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3:SharedWithUsers" minOccurs="0"/>
                <xsd:element ref="ns3:SharedWithDetails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ee61e6-86cc-40b7-a95d-8a3fe4e64fa9" elementFormDefault="qualified">
    <xsd:import namespace="http://schemas.microsoft.com/office/2006/documentManagement/types"/>
    <xsd:import namespace="http://schemas.microsoft.com/office/infopath/2007/PartnerControls"/>
    <xsd:element name="Status" ma:index="8" nillable="true" ma:displayName="Status" ma:format="Dropdown" ma:internalName="Status">
      <xsd:simpleType>
        <xsd:restriction base="dms:Choice">
          <xsd:enumeration value="Writing"/>
          <xsd:enumeration value="Ready for Review"/>
          <xsd:enumeration value="Ready for Edit"/>
          <xsd:enumeration value="Editing"/>
          <xsd:enumeration value="Ready for Template/Compliance"/>
          <xsd:enumeration value="Final File"/>
          <xsd:enumeration value="Ready for Roll up/Production"/>
          <xsd:enumeration value="Ready for Print/USB"/>
          <xsd:enumeration value="Dates Corrected"/>
          <xsd:enumeration value="Cert Updated"/>
        </xsd:restriction>
      </xsd:simple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27859d47-9134-4dfb-8a16-cdcf3fa34fd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4026c8-3390-414a-b854-51b266cbd192" elementFormDefault="qualified">
    <xsd:import namespace="http://schemas.microsoft.com/office/2006/documentManagement/types"/>
    <xsd:import namespace="http://schemas.microsoft.com/office/infopath/2007/PartnerControls"/>
    <xsd:element name="SharedWithUsers" ma:index="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6be2d1f8-6f0d-4fbf-b5dd-3a80ea177d77}" ma:internalName="TaxCatchAll" ma:showField="CatchAllData" ma:web="ea4026c8-3390-414a-b854-51b266cbd19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a4026c8-3390-414a-b854-51b266cbd192" xsi:nil="true"/>
    <lcf76f155ced4ddcb4097134ff3c332f xmlns="2aee61e6-86cc-40b7-a95d-8a3fe4e64fa9">
      <Terms xmlns="http://schemas.microsoft.com/office/infopath/2007/PartnerControls"/>
    </lcf76f155ced4ddcb4097134ff3c332f>
    <Status xmlns="2aee61e6-86cc-40b7-a95d-8a3fe4e64fa9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7E1F48-B76C-4BB1-9BEC-9E688398577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aee61e6-86cc-40b7-a95d-8a3fe4e64fa9"/>
    <ds:schemaRef ds:uri="ea4026c8-3390-414a-b854-51b266cbd19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33B2B5E-1EF9-4E07-9B1A-3A4E0BAAC902}">
  <ds:schemaRefs>
    <ds:schemaRef ds:uri="http://schemas.microsoft.com/office/2006/metadata/properties"/>
    <ds:schemaRef ds:uri="http://schemas.microsoft.com/office/infopath/2007/PartnerControls"/>
    <ds:schemaRef ds:uri="ea4026c8-3390-414a-b854-51b266cbd192"/>
    <ds:schemaRef ds:uri="2aee61e6-86cc-40b7-a95d-8a3fe4e64fa9"/>
  </ds:schemaRefs>
</ds:datastoreItem>
</file>

<file path=customXml/itemProps3.xml><?xml version="1.0" encoding="utf-8"?>
<ds:datastoreItem xmlns:ds="http://schemas.openxmlformats.org/officeDocument/2006/customXml" ds:itemID="{A43E42B4-41F5-4743-BD21-69AEBE50C44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883E9D9-CE27-4542-B585-472DA95F68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Gainwell Proposal Template_CalSAWS</Template>
  <TotalTime>11975</TotalTime>
  <Pages>115</Pages>
  <Words>31748</Words>
  <Characters>180965</Characters>
  <Application>Microsoft Office Word</Application>
  <DocSecurity>0</DocSecurity>
  <Lines>1508</Lines>
  <Paragraphs>424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212289</CharactersWithSpaces>
  <SharedDoc>false</SharedDoc>
  <HLinks>
    <vt:vector size="498" baseType="variant">
      <vt:variant>
        <vt:i4>3539052</vt:i4>
      </vt:variant>
      <vt:variant>
        <vt:i4>501</vt:i4>
      </vt:variant>
      <vt:variant>
        <vt:i4>0</vt:i4>
      </vt:variant>
      <vt:variant>
        <vt:i4>5</vt:i4>
      </vt:variant>
      <vt:variant>
        <vt:lpwstr>http://www.cafoodbanks.org/</vt:lpwstr>
      </vt:variant>
      <vt:variant>
        <vt:lpwstr/>
      </vt:variant>
      <vt:variant>
        <vt:i4>1572914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_Toc173181885</vt:lpwstr>
      </vt:variant>
      <vt:variant>
        <vt:i4>1572914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_Toc173181884</vt:lpwstr>
      </vt:variant>
      <vt:variant>
        <vt:i4>1572914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_Toc173181883</vt:lpwstr>
      </vt:variant>
      <vt:variant>
        <vt:i4>1572914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_Toc173181882</vt:lpwstr>
      </vt:variant>
      <vt:variant>
        <vt:i4>1572914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_Toc173181881</vt:lpwstr>
      </vt:variant>
      <vt:variant>
        <vt:i4>1572914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_Toc173181880</vt:lpwstr>
      </vt:variant>
      <vt:variant>
        <vt:i4>1507378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_Toc173181879</vt:lpwstr>
      </vt:variant>
      <vt:variant>
        <vt:i4>1507378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_Toc173181878</vt:lpwstr>
      </vt:variant>
      <vt:variant>
        <vt:i4>1507378</vt:i4>
      </vt:variant>
      <vt:variant>
        <vt:i4>443</vt:i4>
      </vt:variant>
      <vt:variant>
        <vt:i4>0</vt:i4>
      </vt:variant>
      <vt:variant>
        <vt:i4>5</vt:i4>
      </vt:variant>
      <vt:variant>
        <vt:lpwstr/>
      </vt:variant>
      <vt:variant>
        <vt:lpwstr>_Toc173181877</vt:lpwstr>
      </vt:variant>
      <vt:variant>
        <vt:i4>1507378</vt:i4>
      </vt:variant>
      <vt:variant>
        <vt:i4>437</vt:i4>
      </vt:variant>
      <vt:variant>
        <vt:i4>0</vt:i4>
      </vt:variant>
      <vt:variant>
        <vt:i4>5</vt:i4>
      </vt:variant>
      <vt:variant>
        <vt:lpwstr/>
      </vt:variant>
      <vt:variant>
        <vt:lpwstr>_Toc173181876</vt:lpwstr>
      </vt:variant>
      <vt:variant>
        <vt:i4>1507378</vt:i4>
      </vt:variant>
      <vt:variant>
        <vt:i4>431</vt:i4>
      </vt:variant>
      <vt:variant>
        <vt:i4>0</vt:i4>
      </vt:variant>
      <vt:variant>
        <vt:i4>5</vt:i4>
      </vt:variant>
      <vt:variant>
        <vt:lpwstr/>
      </vt:variant>
      <vt:variant>
        <vt:lpwstr>_Toc173181875</vt:lpwstr>
      </vt:variant>
      <vt:variant>
        <vt:i4>1507378</vt:i4>
      </vt:variant>
      <vt:variant>
        <vt:i4>425</vt:i4>
      </vt:variant>
      <vt:variant>
        <vt:i4>0</vt:i4>
      </vt:variant>
      <vt:variant>
        <vt:i4>5</vt:i4>
      </vt:variant>
      <vt:variant>
        <vt:lpwstr/>
      </vt:variant>
      <vt:variant>
        <vt:lpwstr>_Toc173181874</vt:lpwstr>
      </vt:variant>
      <vt:variant>
        <vt:i4>1507378</vt:i4>
      </vt:variant>
      <vt:variant>
        <vt:i4>419</vt:i4>
      </vt:variant>
      <vt:variant>
        <vt:i4>0</vt:i4>
      </vt:variant>
      <vt:variant>
        <vt:i4>5</vt:i4>
      </vt:variant>
      <vt:variant>
        <vt:lpwstr/>
      </vt:variant>
      <vt:variant>
        <vt:lpwstr>_Toc173181873</vt:lpwstr>
      </vt:variant>
      <vt:variant>
        <vt:i4>1507378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_Toc173181872</vt:lpwstr>
      </vt:variant>
      <vt:variant>
        <vt:i4>1507378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_Toc173181871</vt:lpwstr>
      </vt:variant>
      <vt:variant>
        <vt:i4>1507378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_Toc173181870</vt:lpwstr>
      </vt:variant>
      <vt:variant>
        <vt:i4>1441842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_Toc173181869</vt:lpwstr>
      </vt:variant>
      <vt:variant>
        <vt:i4>1441842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_Toc173181868</vt:lpwstr>
      </vt:variant>
      <vt:variant>
        <vt:i4>1441842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_Toc173181867</vt:lpwstr>
      </vt:variant>
      <vt:variant>
        <vt:i4>1441842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_Toc173181866</vt:lpwstr>
      </vt:variant>
      <vt:variant>
        <vt:i4>1441842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_Toc173181865</vt:lpwstr>
      </vt:variant>
      <vt:variant>
        <vt:i4>1441842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_Toc173181864</vt:lpwstr>
      </vt:variant>
      <vt:variant>
        <vt:i4>1441842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_Toc173181863</vt:lpwstr>
      </vt:variant>
      <vt:variant>
        <vt:i4>1441842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_Toc173181862</vt:lpwstr>
      </vt:variant>
      <vt:variant>
        <vt:i4>1441842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_Toc173181861</vt:lpwstr>
      </vt:variant>
      <vt:variant>
        <vt:i4>1441842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_Toc173181860</vt:lpwstr>
      </vt:variant>
      <vt:variant>
        <vt:i4>1376306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_Toc173181859</vt:lpwstr>
      </vt:variant>
      <vt:variant>
        <vt:i4>1376306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_Toc173181858</vt:lpwstr>
      </vt:variant>
      <vt:variant>
        <vt:i4>1376306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_Toc173181857</vt:lpwstr>
      </vt:variant>
      <vt:variant>
        <vt:i4>1376306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_Toc173181856</vt:lpwstr>
      </vt:variant>
      <vt:variant>
        <vt:i4>1376306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_Toc173181855</vt:lpwstr>
      </vt:variant>
      <vt:variant>
        <vt:i4>1376306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_Toc173181854</vt:lpwstr>
      </vt:variant>
      <vt:variant>
        <vt:i4>1376306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_Toc173181853</vt:lpwstr>
      </vt:variant>
      <vt:variant>
        <vt:i4>1376306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_Toc173181852</vt:lpwstr>
      </vt:variant>
      <vt:variant>
        <vt:i4>1376306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_Toc173181851</vt:lpwstr>
      </vt:variant>
      <vt:variant>
        <vt:i4>1376306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_Toc173181850</vt:lpwstr>
      </vt:variant>
      <vt:variant>
        <vt:i4>1310770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_Toc173181849</vt:lpwstr>
      </vt:variant>
      <vt:variant>
        <vt:i4>1310770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_Toc173181848</vt:lpwstr>
      </vt:variant>
      <vt:variant>
        <vt:i4>1310770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_Toc173181847</vt:lpwstr>
      </vt:variant>
      <vt:variant>
        <vt:i4>1310770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_Toc173181846</vt:lpwstr>
      </vt:variant>
      <vt:variant>
        <vt:i4>1310770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_Toc173181845</vt:lpwstr>
      </vt:variant>
      <vt:variant>
        <vt:i4>1310770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_Toc173181844</vt:lpwstr>
      </vt:variant>
      <vt:variant>
        <vt:i4>1310770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_Toc173181843</vt:lpwstr>
      </vt:variant>
      <vt:variant>
        <vt:i4>1310770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_Toc173181842</vt:lpwstr>
      </vt:variant>
      <vt:variant>
        <vt:i4>1310770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_Toc173181841</vt:lpwstr>
      </vt:variant>
      <vt:variant>
        <vt:i4>1310770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_Toc173181840</vt:lpwstr>
      </vt:variant>
      <vt:variant>
        <vt:i4>1245234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_Toc173181839</vt:lpwstr>
      </vt:variant>
      <vt:variant>
        <vt:i4>1245234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_Toc173181838</vt:lpwstr>
      </vt:variant>
      <vt:variant>
        <vt:i4>1245234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_Toc173181837</vt:lpwstr>
      </vt:variant>
      <vt:variant>
        <vt:i4>1245234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_Toc173181836</vt:lpwstr>
      </vt:variant>
      <vt:variant>
        <vt:i4>1245234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_Toc173181835</vt:lpwstr>
      </vt:variant>
      <vt:variant>
        <vt:i4>1245234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_Toc173181834</vt:lpwstr>
      </vt:variant>
      <vt:variant>
        <vt:i4>1245234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_Toc173181833</vt:lpwstr>
      </vt:variant>
      <vt:variant>
        <vt:i4>1245234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_Toc173181832</vt:lpwstr>
      </vt:variant>
      <vt:variant>
        <vt:i4>1245234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_Toc173181831</vt:lpwstr>
      </vt:variant>
      <vt:variant>
        <vt:i4>1245234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_Toc173181830</vt:lpwstr>
      </vt:variant>
      <vt:variant>
        <vt:i4>1179698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_Toc173181829</vt:lpwstr>
      </vt:variant>
      <vt:variant>
        <vt:i4>1179698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_Toc173181828</vt:lpwstr>
      </vt:variant>
      <vt:variant>
        <vt:i4>1179698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_Toc173181827</vt:lpwstr>
      </vt:variant>
      <vt:variant>
        <vt:i4>1179698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_Toc173181826</vt:lpwstr>
      </vt:variant>
      <vt:variant>
        <vt:i4>1179698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_Toc173181825</vt:lpwstr>
      </vt:variant>
      <vt:variant>
        <vt:i4>1179698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_Toc173181824</vt:lpwstr>
      </vt:variant>
      <vt:variant>
        <vt:i4>1179698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_Toc173181823</vt:lpwstr>
      </vt:variant>
      <vt:variant>
        <vt:i4>1179698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_Toc173181822</vt:lpwstr>
      </vt:variant>
      <vt:variant>
        <vt:i4>1179698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_Toc173181821</vt:lpwstr>
      </vt:variant>
      <vt:variant>
        <vt:i4>1179698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_Toc173181820</vt:lpwstr>
      </vt:variant>
      <vt:variant>
        <vt:i4>1114162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_Toc173181819</vt:lpwstr>
      </vt:variant>
      <vt:variant>
        <vt:i4>1114162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_Toc173181818</vt:lpwstr>
      </vt:variant>
      <vt:variant>
        <vt:i4>1114162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_Toc173181817</vt:lpwstr>
      </vt:variant>
      <vt:variant>
        <vt:i4>1114162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_Toc173181816</vt:lpwstr>
      </vt:variant>
      <vt:variant>
        <vt:i4>1114162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_Toc173181815</vt:lpwstr>
      </vt:variant>
      <vt:variant>
        <vt:i4>1114162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_Toc173181814</vt:lpwstr>
      </vt:variant>
      <vt:variant>
        <vt:i4>1114162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_Toc173181813</vt:lpwstr>
      </vt:variant>
      <vt:variant>
        <vt:i4>1114162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_Toc173181812</vt:lpwstr>
      </vt:variant>
      <vt:variant>
        <vt:i4>1114162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_Toc173181811</vt:lpwstr>
      </vt:variant>
      <vt:variant>
        <vt:i4>1114162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_Toc173181810</vt:lpwstr>
      </vt:variant>
      <vt:variant>
        <vt:i4>1048626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_Toc173181809</vt:lpwstr>
      </vt:variant>
      <vt:variant>
        <vt:i4>1048626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_Toc173181808</vt:lpwstr>
      </vt:variant>
      <vt:variant>
        <vt:i4>1048626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_Toc173181807</vt:lpwstr>
      </vt:variant>
      <vt:variant>
        <vt:i4>1048626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_Toc173181806</vt:lpwstr>
      </vt:variant>
      <vt:variant>
        <vt:i4>1048626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_Toc173181805</vt:lpwstr>
      </vt:variant>
      <vt:variant>
        <vt:i4>1048626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_Toc173181804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Williams, Caitlin</dc:creator>
  <cp:keywords/>
  <dc:description/>
  <cp:lastModifiedBy>Wilder, Dawn</cp:lastModifiedBy>
  <cp:revision>2455</cp:revision>
  <dcterms:created xsi:type="dcterms:W3CDTF">2024-06-10T18:17:00Z</dcterms:created>
  <dcterms:modified xsi:type="dcterms:W3CDTF">2024-08-11T22:26:00Z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0x010100FCD5DAAEB09ECA4190C47D7E7F3ED491</vt:lpwstr>
  </property>
  <property fmtid="{D5CDD505-2E9C-101B-9397-08002B2CF9AE}" pid="3" name="MediaServiceImageTags">
    <vt:lpwstr/>
  </property>
  <property fmtid="{D5CDD505-2E9C-101B-9397-08002B2CF9AE}" pid="4" name="Order">
    <vt:lpwstr>7300.00000000000</vt:lpwstr>
  </property>
  <property fmtid="{D5CDD505-2E9C-101B-9397-08002B2CF9AE}" pid="5" name="xd_ProgID">
    <vt:lpwstr/>
  </property>
  <property fmtid="{D5CDD505-2E9C-101B-9397-08002B2CF9AE}" pid="6" name="ComplianceAssetId">
    <vt:lpwstr/>
  </property>
  <property fmtid="{D5CDD505-2E9C-101B-9397-08002B2CF9AE}" pid="7" name="TemplateUrl">
    <vt:lpwstr/>
  </property>
  <property fmtid="{D5CDD505-2E9C-101B-9397-08002B2CF9AE}" pid="8" name="_ExtendedDescription">
    <vt:lpwstr/>
  </property>
  <property fmtid="{D5CDD505-2E9C-101B-9397-08002B2CF9AE}" pid="9" name="TriggerFlowInfo">
    <vt:lpwstr/>
  </property>
  <property fmtid="{D5CDD505-2E9C-101B-9397-08002B2CF9AE}" pid="10" name="xd_Signature">
    <vt:lpwstr/>
  </property>
</Properties>
</file>